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45C28D" w14:textId="7820A470" w:rsidR="00D928C5" w:rsidRDefault="00D928C5" w:rsidP="00D928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WG4 Meeting #90</w:t>
      </w:r>
      <w:r>
        <w:rPr>
          <w:b/>
          <w:i/>
          <w:noProof/>
          <w:sz w:val="28"/>
        </w:rPr>
        <w:tab/>
      </w:r>
      <w:r w:rsidR="00341541" w:rsidRPr="00341541">
        <w:rPr>
          <w:rFonts w:eastAsia="MS Mincho" w:cs="Arial"/>
          <w:b/>
          <w:sz w:val="24"/>
          <w:szCs w:val="24"/>
          <w:lang w:val="en-US"/>
        </w:rPr>
        <w:t>R4-190</w:t>
      </w:r>
      <w:r w:rsidR="00DC414E">
        <w:rPr>
          <w:rFonts w:eastAsia="MS Mincho" w:cs="Arial"/>
          <w:b/>
          <w:sz w:val="24"/>
          <w:szCs w:val="24"/>
          <w:lang w:val="en-US"/>
        </w:rPr>
        <w:t>2509</w:t>
      </w:r>
    </w:p>
    <w:p w14:paraId="5445415C" w14:textId="77777777" w:rsidR="00D928C5" w:rsidRDefault="00D928C5" w:rsidP="00D928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Athens, 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February – 1 March 2019</w:t>
      </w:r>
    </w:p>
    <w:p w14:paraId="7FE951B7" w14:textId="77777777" w:rsidR="002326E7" w:rsidRPr="00D928C5" w:rsidRDefault="002326E7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color w:val="FF0000"/>
          <w:sz w:val="24"/>
          <w:szCs w:val="24"/>
          <w:lang w:eastAsia="ja-JP"/>
        </w:rPr>
      </w:pPr>
    </w:p>
    <w:p w14:paraId="34F0DDE1" w14:textId="77777777" w:rsidR="009451FB" w:rsidRPr="002447FB" w:rsidRDefault="009451FB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D928C5">
        <w:rPr>
          <w:rFonts w:ascii="Arial" w:hAnsi="Arial" w:cs="Arial"/>
          <w:b/>
          <w:sz w:val="22"/>
          <w:szCs w:val="22"/>
        </w:rPr>
        <w:t xml:space="preserve">Source: </w:t>
      </w:r>
      <w:r w:rsidRPr="00D928C5">
        <w:rPr>
          <w:rFonts w:ascii="Arial" w:hAnsi="Arial" w:cs="Arial"/>
          <w:b/>
          <w:sz w:val="22"/>
          <w:szCs w:val="22"/>
        </w:rPr>
        <w:tab/>
      </w:r>
      <w:r w:rsidR="00B50EE2" w:rsidRPr="002447FB">
        <w:rPr>
          <w:rFonts w:ascii="Arial" w:hAnsi="Arial" w:cs="Arial"/>
          <w:sz w:val="22"/>
          <w:szCs w:val="22"/>
        </w:rPr>
        <w:t>Huawei</w:t>
      </w:r>
    </w:p>
    <w:p w14:paraId="177CD915" w14:textId="77777777" w:rsidR="009451FB" w:rsidRPr="002447FB" w:rsidRDefault="00DB64C8" w:rsidP="009451FB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highlight w:val="yellow"/>
        </w:rPr>
      </w:pPr>
      <w:r w:rsidRPr="002447FB">
        <w:rPr>
          <w:rFonts w:ascii="Arial" w:hAnsi="Arial" w:cs="Arial"/>
          <w:b/>
          <w:sz w:val="22"/>
          <w:szCs w:val="22"/>
        </w:rPr>
        <w:t>Title:</w:t>
      </w:r>
      <w:r w:rsidR="009451FB" w:rsidRPr="002447FB">
        <w:rPr>
          <w:rFonts w:ascii="Arial" w:hAnsi="Arial" w:cs="Arial"/>
          <w:b/>
          <w:sz w:val="22"/>
          <w:szCs w:val="22"/>
        </w:rPr>
        <w:tab/>
      </w:r>
      <w:r w:rsidR="002447FB" w:rsidRPr="002447FB">
        <w:rPr>
          <w:rFonts w:ascii="Arial" w:hAnsi="Arial" w:cs="Arial"/>
          <w:sz w:val="22"/>
          <w:szCs w:val="22"/>
        </w:rPr>
        <w:t>Work plan for the 7-24 GHz study item</w:t>
      </w:r>
    </w:p>
    <w:p w14:paraId="2BA0B407" w14:textId="77777777" w:rsidR="009451FB" w:rsidRPr="002447FB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447FB">
        <w:rPr>
          <w:rFonts w:ascii="Arial" w:hAnsi="Arial" w:cs="Arial"/>
          <w:b/>
          <w:sz w:val="22"/>
          <w:szCs w:val="22"/>
        </w:rPr>
        <w:t>Agenda Item:</w:t>
      </w:r>
      <w:r w:rsidRPr="002447FB">
        <w:rPr>
          <w:rFonts w:ascii="Arial" w:hAnsi="Arial" w:cs="Arial"/>
          <w:b/>
          <w:sz w:val="22"/>
          <w:szCs w:val="22"/>
        </w:rPr>
        <w:tab/>
      </w:r>
      <w:r w:rsidR="002447FB" w:rsidRPr="002447FB">
        <w:rPr>
          <w:rFonts w:ascii="Arial" w:hAnsi="Arial" w:cs="Arial"/>
          <w:sz w:val="22"/>
          <w:szCs w:val="22"/>
        </w:rPr>
        <w:t>10.4.1</w:t>
      </w:r>
    </w:p>
    <w:p w14:paraId="4F272943" w14:textId="77777777" w:rsidR="009451FB" w:rsidRPr="002650D2" w:rsidRDefault="009451FB" w:rsidP="009451FB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2447FB">
        <w:rPr>
          <w:rFonts w:ascii="Arial" w:hAnsi="Arial" w:cs="Arial"/>
          <w:color w:val="000000" w:themeColor="text1"/>
          <w:sz w:val="22"/>
          <w:szCs w:val="22"/>
        </w:rPr>
        <w:t>Agreement</w:t>
      </w:r>
    </w:p>
    <w:p w14:paraId="2C66DC70" w14:textId="77777777" w:rsidR="00CA5E15" w:rsidRPr="00AC6EE7" w:rsidRDefault="00D6118C" w:rsidP="00CD0C91">
      <w:pPr>
        <w:pStyle w:val="Heading1"/>
      </w:pPr>
      <w:r w:rsidRPr="00AC6EE7">
        <w:t>Introduction</w:t>
      </w:r>
    </w:p>
    <w:p w14:paraId="01237A26" w14:textId="77777777" w:rsidR="00BD70FD" w:rsidRDefault="002A2580" w:rsidP="00F505C1">
      <w:pPr>
        <w:rPr>
          <w:color w:val="000000" w:themeColor="text1"/>
        </w:rPr>
      </w:pPr>
      <w:r w:rsidRPr="002A2580">
        <w:rPr>
          <w:lang w:eastAsia="zh-CN"/>
        </w:rPr>
        <w:t>In this contribution</w:t>
      </w:r>
      <w:r w:rsidR="00F10675">
        <w:rPr>
          <w:lang w:eastAsia="zh-CN"/>
        </w:rPr>
        <w:t xml:space="preserve"> we provide the proposed workplan for the 7-24 GHz SI</w:t>
      </w:r>
      <w:r w:rsidRPr="002A2580">
        <w:rPr>
          <w:lang w:eastAsia="zh-CN"/>
        </w:rPr>
        <w:t>.</w:t>
      </w:r>
    </w:p>
    <w:p w14:paraId="4911C5E4" w14:textId="77777777" w:rsidR="00B50EE2" w:rsidRDefault="00EB076D" w:rsidP="00EB076D">
      <w:pPr>
        <w:pStyle w:val="Heading1"/>
      </w:pPr>
      <w:r>
        <w:t>Discussion</w:t>
      </w:r>
    </w:p>
    <w:p w14:paraId="49E19D9C" w14:textId="77777777" w:rsidR="00171E1F" w:rsidRDefault="000853E9" w:rsidP="00B50EE2">
      <w:r>
        <w:rPr>
          <w:color w:val="000000" w:themeColor="text1"/>
        </w:rPr>
        <w:t>During RAN#82, new SI on 7-24 GHz frequency range has been approved in [1]</w:t>
      </w:r>
      <w:r w:rsidR="00015524">
        <w:t>.</w:t>
      </w:r>
      <w:r>
        <w:t xml:space="preserve"> Based on the SID, the following TR timeline is expected: </w:t>
      </w:r>
      <w:r w:rsidR="00171E1F">
        <w:t xml:space="preserve"> </w:t>
      </w:r>
    </w:p>
    <w:p w14:paraId="6F68508C" w14:textId="77777777" w:rsidR="00F10675" w:rsidRPr="00F10675" w:rsidRDefault="00F10675" w:rsidP="00F10675">
      <w:pPr>
        <w:jc w:val="center"/>
        <w:rPr>
          <w:rFonts w:ascii="Arial" w:hAnsi="Arial"/>
          <w:b/>
        </w:rPr>
      </w:pPr>
      <w:r w:rsidRPr="00F10675">
        <w:rPr>
          <w:rFonts w:ascii="Arial" w:hAnsi="Arial"/>
          <w:b/>
        </w:rPr>
        <w:t xml:space="preserve">Table </w:t>
      </w:r>
      <w:r>
        <w:rPr>
          <w:rFonts w:ascii="Arial" w:hAnsi="Arial" w:hint="eastAsia"/>
          <w:b/>
        </w:rPr>
        <w:t>1</w:t>
      </w:r>
      <w:r w:rsidRPr="00F10675">
        <w:rPr>
          <w:rFonts w:ascii="Arial" w:hAnsi="Arial"/>
          <w:b/>
        </w:rPr>
        <w:t>:</w:t>
      </w:r>
      <w:r>
        <w:rPr>
          <w:rFonts w:ascii="Arial" w:hAnsi="Arial"/>
          <w:b/>
        </w:rPr>
        <w:t xml:space="preserve"> Expected timeline of the TR [1]</w:t>
      </w:r>
      <w:r w:rsidRPr="00F10675">
        <w:rPr>
          <w:rFonts w:ascii="Arial" w:hAnsi="Arial"/>
          <w:b/>
        </w:rPr>
        <w:t xml:space="preserve"> 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447FB" w:rsidRPr="00EF7899" w14:paraId="2A223EB5" w14:textId="77777777" w:rsidTr="00824EA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FE6F3C3" w14:textId="77777777" w:rsidR="002447FB" w:rsidRPr="00EF7899" w:rsidRDefault="002447FB" w:rsidP="00824EAC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F7899">
              <w:rPr>
                <w:b/>
                <w:sz w:val="16"/>
                <w:szCs w:val="16"/>
              </w:rPr>
              <w:t xml:space="preserve">New specifications </w:t>
            </w:r>
            <w:r w:rsidRPr="00EF7899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447FB" w:rsidRPr="00EF7899" w14:paraId="42BB4C0E" w14:textId="77777777" w:rsidTr="00824EAC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CC6870" w14:textId="77777777" w:rsidR="002447FB" w:rsidRPr="00EF7899" w:rsidRDefault="002447FB" w:rsidP="00824EAC">
            <w:pPr>
              <w:spacing w:after="0"/>
              <w:ind w:right="-99"/>
              <w:rPr>
                <w:sz w:val="16"/>
                <w:szCs w:val="16"/>
              </w:rPr>
            </w:pPr>
            <w:r w:rsidRPr="00EF7899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CF83DB" w14:textId="77777777" w:rsidR="002447FB" w:rsidRPr="00EF7899" w:rsidRDefault="002447FB" w:rsidP="00824EAC">
            <w:pPr>
              <w:spacing w:after="0"/>
              <w:ind w:right="-99"/>
            </w:pPr>
            <w:r w:rsidRPr="00EF7899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022313" w14:textId="77777777" w:rsidR="002447FB" w:rsidRPr="00EF7899" w:rsidRDefault="002447FB" w:rsidP="00824EA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F7899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88AC9" w14:textId="77777777" w:rsidR="002447FB" w:rsidRPr="00EF7899" w:rsidRDefault="002447FB" w:rsidP="00824EA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F7899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F7899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C12DBD" w14:textId="77777777" w:rsidR="002447FB" w:rsidRPr="00EF7899" w:rsidRDefault="002447FB" w:rsidP="00824EA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F7899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049B00" w14:textId="77777777" w:rsidR="002447FB" w:rsidRPr="00EF7899" w:rsidRDefault="002447FB" w:rsidP="00824EAC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F7899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2447FB" w:rsidRPr="00EF7899" w14:paraId="3E2C59E7" w14:textId="77777777" w:rsidTr="00824EAC">
        <w:tc>
          <w:tcPr>
            <w:tcW w:w="1617" w:type="dxa"/>
          </w:tcPr>
          <w:p w14:paraId="266194FF" w14:textId="77777777" w:rsidR="002447FB" w:rsidRPr="00EF7899" w:rsidRDefault="002447FB" w:rsidP="00824EAC">
            <w:pPr>
              <w:spacing w:after="0"/>
              <w:rPr>
                <w:i/>
              </w:rPr>
            </w:pPr>
            <w:r w:rsidRPr="00EF7899">
              <w:rPr>
                <w:i/>
              </w:rPr>
              <w:t xml:space="preserve">TR </w:t>
            </w:r>
          </w:p>
        </w:tc>
        <w:tc>
          <w:tcPr>
            <w:tcW w:w="1134" w:type="dxa"/>
          </w:tcPr>
          <w:p w14:paraId="089DC14C" w14:textId="77777777" w:rsidR="002447FB" w:rsidRPr="00EF7899" w:rsidRDefault="002447FB" w:rsidP="00824EAC">
            <w:pPr>
              <w:spacing w:after="0"/>
              <w:rPr>
                <w:i/>
              </w:rPr>
            </w:pPr>
            <w:r w:rsidRPr="00EF7899">
              <w:rPr>
                <w:i/>
              </w:rPr>
              <w:t>38.xxx</w:t>
            </w:r>
          </w:p>
        </w:tc>
        <w:tc>
          <w:tcPr>
            <w:tcW w:w="2409" w:type="dxa"/>
          </w:tcPr>
          <w:p w14:paraId="270D3F1A" w14:textId="77777777" w:rsidR="002447FB" w:rsidRPr="00EF7899" w:rsidRDefault="002447FB" w:rsidP="00824EAC">
            <w:pPr>
              <w:spacing w:after="0"/>
              <w:rPr>
                <w:i/>
              </w:rPr>
            </w:pPr>
            <w:r w:rsidRPr="00EF7899">
              <w:rPr>
                <w:i/>
              </w:rPr>
              <w:t xml:space="preserve">Study on </w:t>
            </w:r>
            <w:r>
              <w:rPr>
                <w:i/>
              </w:rPr>
              <w:t>7</w:t>
            </w:r>
            <w:r w:rsidRPr="00EF7899">
              <w:rPr>
                <w:i/>
              </w:rPr>
              <w:t xml:space="preserve"> – 24 GHz frequency range in NR</w:t>
            </w:r>
          </w:p>
        </w:tc>
        <w:tc>
          <w:tcPr>
            <w:tcW w:w="993" w:type="dxa"/>
          </w:tcPr>
          <w:p w14:paraId="423A8EA7" w14:textId="77777777" w:rsidR="002447FB" w:rsidRPr="00EF7899" w:rsidRDefault="002447FB" w:rsidP="00824EAC">
            <w:pPr>
              <w:spacing w:after="0"/>
              <w:rPr>
                <w:i/>
              </w:rPr>
            </w:pPr>
            <w:r w:rsidRPr="00EF7899">
              <w:rPr>
                <w:i/>
              </w:rPr>
              <w:t>RAN#8</w:t>
            </w:r>
            <w:r>
              <w:rPr>
                <w:i/>
              </w:rPr>
              <w:t>5</w:t>
            </w:r>
          </w:p>
        </w:tc>
        <w:tc>
          <w:tcPr>
            <w:tcW w:w="1074" w:type="dxa"/>
          </w:tcPr>
          <w:p w14:paraId="5B7F7E13" w14:textId="77777777" w:rsidR="002447FB" w:rsidRPr="00EF7899" w:rsidRDefault="002447FB" w:rsidP="00824EAC">
            <w:pPr>
              <w:spacing w:after="0"/>
              <w:rPr>
                <w:i/>
              </w:rPr>
            </w:pPr>
            <w:r w:rsidRPr="00EF7899">
              <w:rPr>
                <w:i/>
              </w:rPr>
              <w:t>RAN#86</w:t>
            </w:r>
          </w:p>
        </w:tc>
        <w:tc>
          <w:tcPr>
            <w:tcW w:w="2186" w:type="dxa"/>
          </w:tcPr>
          <w:p w14:paraId="45147DD6" w14:textId="77777777" w:rsidR="002447FB" w:rsidRPr="00EF7899" w:rsidRDefault="002447FB" w:rsidP="00824EAC">
            <w:pPr>
              <w:spacing w:after="0"/>
              <w:rPr>
                <w:i/>
              </w:rPr>
            </w:pPr>
          </w:p>
        </w:tc>
      </w:tr>
    </w:tbl>
    <w:p w14:paraId="4681C09E" w14:textId="77777777" w:rsidR="000853E9" w:rsidRDefault="000853E9" w:rsidP="00B50EE2"/>
    <w:p w14:paraId="7AC75519" w14:textId="77777777" w:rsidR="000853E9" w:rsidRDefault="000853E9" w:rsidP="00B50EE2">
      <w:r>
        <w:t>Based on the above timeline and the SI objective, the study item workplan has been drafted in table 2.</w:t>
      </w:r>
    </w:p>
    <w:p w14:paraId="4C1888E8" w14:textId="77777777" w:rsidR="00341541" w:rsidRDefault="00341541" w:rsidP="00B50EE2">
      <w:r>
        <w:t>The proposed workplan is subject to discussion, considering also splitting into UE and BS paths, as those are could be expected to be handled in separate sessions.</w:t>
      </w:r>
    </w:p>
    <w:p w14:paraId="64490A9D" w14:textId="77777777" w:rsidR="00341541" w:rsidRDefault="00341541" w:rsidP="00B50EE2">
      <w:r>
        <w:t xml:space="preserve">Comments and suggestions to the proposed workplan are welcome. </w:t>
      </w:r>
    </w:p>
    <w:p w14:paraId="61291D2C" w14:textId="77777777" w:rsidR="00341541" w:rsidRDefault="00341541" w:rsidP="00B50EE2">
      <w:r>
        <w:t xml:space="preserve"> </w:t>
      </w:r>
    </w:p>
    <w:p w14:paraId="01510FA8" w14:textId="77777777" w:rsidR="00F10675" w:rsidRPr="00F10675" w:rsidRDefault="00F10675" w:rsidP="00F10675">
      <w:pPr>
        <w:jc w:val="center"/>
        <w:rPr>
          <w:rFonts w:ascii="Arial" w:hAnsi="Arial"/>
          <w:b/>
        </w:rPr>
      </w:pPr>
      <w:r w:rsidRPr="00F10675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2</w:t>
      </w:r>
      <w:r w:rsidRPr="00F10675">
        <w:rPr>
          <w:rFonts w:ascii="Arial" w:hAnsi="Arial"/>
          <w:b/>
        </w:rPr>
        <w:t>:</w:t>
      </w:r>
      <w:r>
        <w:rPr>
          <w:rFonts w:ascii="Arial" w:hAnsi="Arial"/>
          <w:b/>
        </w:rPr>
        <w:t xml:space="preserve"> Proposed workplan for the 7-24 GHz SI</w:t>
      </w:r>
      <w:r w:rsidRPr="00F10675">
        <w:rPr>
          <w:rFonts w:ascii="Arial" w:hAnsi="Arial"/>
          <w:b/>
        </w:rPr>
        <w:t xml:space="preserve"> </w:t>
      </w:r>
    </w:p>
    <w:p w14:paraId="1DD25E60" w14:textId="77777777" w:rsidR="002447FB" w:rsidRDefault="002447FB" w:rsidP="00B50EE2"/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5"/>
        <w:gridCol w:w="1350"/>
        <w:gridCol w:w="1170"/>
        <w:gridCol w:w="6534"/>
      </w:tblGrid>
      <w:tr w:rsidR="00485123" w14:paraId="6EF228D9" w14:textId="77777777" w:rsidTr="00196CE0">
        <w:trPr>
          <w:jc w:val="center"/>
        </w:trPr>
        <w:tc>
          <w:tcPr>
            <w:tcW w:w="1255" w:type="dxa"/>
            <w:noWrap/>
          </w:tcPr>
          <w:p w14:paraId="2A7B4126" w14:textId="165CA95F" w:rsidR="00485123" w:rsidRDefault="00DC414E" w:rsidP="00196CE0">
            <w:pPr>
              <w:pStyle w:val="TAH"/>
            </w:pPr>
            <w:r>
              <w:lastRenderedPageBreak/>
              <w:t>3GPP m</w:t>
            </w:r>
            <w:r w:rsidR="00485123">
              <w:t>eeting</w:t>
            </w:r>
            <w:r w:rsidR="00485123">
              <w:tab/>
            </w:r>
          </w:p>
        </w:tc>
        <w:tc>
          <w:tcPr>
            <w:tcW w:w="1350" w:type="dxa"/>
            <w:noWrap/>
          </w:tcPr>
          <w:p w14:paraId="557F1D97" w14:textId="77777777" w:rsidR="00485123" w:rsidRDefault="00485123" w:rsidP="00F74950">
            <w:pPr>
              <w:pStyle w:val="TAH"/>
            </w:pPr>
            <w:r>
              <w:t>Dates</w:t>
            </w:r>
          </w:p>
        </w:tc>
        <w:tc>
          <w:tcPr>
            <w:tcW w:w="1170" w:type="dxa"/>
            <w:noWrap/>
          </w:tcPr>
          <w:p w14:paraId="089F16B1" w14:textId="77777777" w:rsidR="00485123" w:rsidRDefault="00485123" w:rsidP="00F74950">
            <w:pPr>
              <w:pStyle w:val="TAH"/>
            </w:pPr>
            <w:r>
              <w:t>Location</w:t>
            </w:r>
          </w:p>
        </w:tc>
        <w:tc>
          <w:tcPr>
            <w:tcW w:w="6534" w:type="dxa"/>
          </w:tcPr>
          <w:p w14:paraId="5A364497" w14:textId="77777777" w:rsidR="00485123" w:rsidRDefault="00D00786" w:rsidP="00D00786">
            <w:pPr>
              <w:pStyle w:val="TAH"/>
              <w:rPr>
                <w:sz w:val="20"/>
              </w:rPr>
            </w:pPr>
            <w:r>
              <w:t>Proposed w</w:t>
            </w:r>
            <w:r w:rsidR="00485123">
              <w:t>orkplan</w:t>
            </w:r>
          </w:p>
        </w:tc>
      </w:tr>
      <w:tr w:rsidR="00485123" w14:paraId="79ABAAB9" w14:textId="77777777" w:rsidTr="00196CE0">
        <w:trPr>
          <w:jc w:val="center"/>
        </w:trPr>
        <w:tc>
          <w:tcPr>
            <w:tcW w:w="1255" w:type="dxa"/>
            <w:noWrap/>
            <w:vAlign w:val="center"/>
            <w:hideMark/>
          </w:tcPr>
          <w:p w14:paraId="5B15FE6C" w14:textId="77777777" w:rsidR="00485123" w:rsidRPr="00C70699" w:rsidRDefault="00C424DD" w:rsidP="005004C7">
            <w:pPr>
              <w:pStyle w:val="TAL"/>
              <w:rPr>
                <w:szCs w:val="18"/>
              </w:rPr>
            </w:pPr>
            <w:hyperlink r:id="rId8" w:history="1">
              <w:r w:rsidR="00485123" w:rsidRPr="00C70699">
                <w:rPr>
                  <w:rStyle w:val="Hyperlink"/>
                  <w:rFonts w:cs="Arial"/>
                  <w:color w:val="44628E"/>
                  <w:szCs w:val="18"/>
                </w:rPr>
                <w:t>3GPP RAN4 #90</w:t>
              </w:r>
            </w:hyperlink>
          </w:p>
        </w:tc>
        <w:tc>
          <w:tcPr>
            <w:tcW w:w="1350" w:type="dxa"/>
            <w:noWrap/>
            <w:vAlign w:val="center"/>
            <w:hideMark/>
          </w:tcPr>
          <w:p w14:paraId="75CE5D28" w14:textId="77777777" w:rsidR="00485123" w:rsidRPr="00C70699" w:rsidRDefault="00485123" w:rsidP="005004C7">
            <w:pPr>
              <w:pStyle w:val="TAC"/>
              <w:rPr>
                <w:szCs w:val="18"/>
              </w:rPr>
            </w:pPr>
            <w:r w:rsidRPr="00C70699">
              <w:rPr>
                <w:szCs w:val="18"/>
              </w:rPr>
              <w:t>25 Feb - 1 Mar 2019</w:t>
            </w:r>
          </w:p>
        </w:tc>
        <w:tc>
          <w:tcPr>
            <w:tcW w:w="1170" w:type="dxa"/>
            <w:noWrap/>
            <w:vAlign w:val="center"/>
            <w:hideMark/>
          </w:tcPr>
          <w:p w14:paraId="08D8C544" w14:textId="77777777" w:rsidR="00485123" w:rsidRPr="00C70699" w:rsidRDefault="00485123" w:rsidP="005004C7">
            <w:pPr>
              <w:pStyle w:val="TAC"/>
              <w:rPr>
                <w:szCs w:val="18"/>
              </w:rPr>
            </w:pPr>
            <w:r w:rsidRPr="00C70699">
              <w:rPr>
                <w:szCs w:val="18"/>
              </w:rPr>
              <w:t>Athens</w:t>
            </w:r>
          </w:p>
        </w:tc>
        <w:tc>
          <w:tcPr>
            <w:tcW w:w="6534" w:type="dxa"/>
            <w:hideMark/>
          </w:tcPr>
          <w:p w14:paraId="7F146D62" w14:textId="77777777" w:rsidR="00485123" w:rsidRPr="00C70699" w:rsidRDefault="00F74950" w:rsidP="000136B1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C70699">
              <w:rPr>
                <w:szCs w:val="18"/>
              </w:rPr>
              <w:t>Work kick-off in RAN4</w:t>
            </w:r>
          </w:p>
          <w:p w14:paraId="4DB544D5" w14:textId="77777777" w:rsidR="00F74950" w:rsidRPr="00C70699" w:rsidRDefault="0081145D" w:rsidP="000136B1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>
              <w:rPr>
                <w:szCs w:val="18"/>
              </w:rPr>
              <w:t>Formulation of the</w:t>
            </w:r>
            <w:r w:rsidR="00F74950" w:rsidRPr="00C70699">
              <w:rPr>
                <w:szCs w:val="18"/>
              </w:rPr>
              <w:t xml:space="preserve"> workplan</w:t>
            </w:r>
          </w:p>
          <w:p w14:paraId="3E1E7F83" w14:textId="77777777" w:rsidR="00F74950" w:rsidRDefault="00F74950" w:rsidP="000136B1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C70699">
              <w:rPr>
                <w:szCs w:val="18"/>
              </w:rPr>
              <w:t xml:space="preserve">Discussion on </w:t>
            </w:r>
            <w:r w:rsidR="000136B1" w:rsidRPr="00C70699">
              <w:rPr>
                <w:szCs w:val="18"/>
              </w:rPr>
              <w:t xml:space="preserve">TR </w:t>
            </w:r>
            <w:r w:rsidRPr="00C70699">
              <w:rPr>
                <w:szCs w:val="18"/>
              </w:rPr>
              <w:t>skeleton / agreement</w:t>
            </w:r>
          </w:p>
          <w:p w14:paraId="330EA027" w14:textId="77777777" w:rsidR="00B02835" w:rsidRDefault="00341541" w:rsidP="000136B1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>
              <w:rPr>
                <w:szCs w:val="18"/>
              </w:rPr>
              <w:t>Inputs to the s</w:t>
            </w:r>
            <w:r w:rsidR="00B02835">
              <w:rPr>
                <w:szCs w:val="18"/>
              </w:rPr>
              <w:t>election of proxy</w:t>
            </w:r>
            <w:r>
              <w:rPr>
                <w:szCs w:val="18"/>
              </w:rPr>
              <w:t>/example frequencies</w:t>
            </w:r>
          </w:p>
          <w:p w14:paraId="5322D0A8" w14:textId="77777777" w:rsidR="00D00786" w:rsidRPr="00D00786" w:rsidRDefault="007A5C96" w:rsidP="00D00786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>
              <w:rPr>
                <w:szCs w:val="18"/>
              </w:rPr>
              <w:t>Decision on the internal/external TR</w:t>
            </w:r>
          </w:p>
        </w:tc>
      </w:tr>
      <w:tr w:rsidR="00DC414E" w14:paraId="7D239444" w14:textId="77777777" w:rsidTr="00DC414E">
        <w:trPr>
          <w:jc w:val="center"/>
        </w:trPr>
        <w:tc>
          <w:tcPr>
            <w:tcW w:w="1255" w:type="dxa"/>
            <w:shd w:val="clear" w:color="auto" w:fill="D9D9D9" w:themeFill="background1" w:themeFillShade="D9"/>
            <w:noWrap/>
            <w:vAlign w:val="center"/>
            <w:hideMark/>
          </w:tcPr>
          <w:p w14:paraId="49C17869" w14:textId="77777777" w:rsidR="00485123" w:rsidRPr="00C70699" w:rsidRDefault="00C424DD" w:rsidP="005004C7">
            <w:pPr>
              <w:pStyle w:val="TAL"/>
              <w:rPr>
                <w:szCs w:val="18"/>
              </w:rPr>
            </w:pPr>
            <w:hyperlink r:id="rId9" w:history="1">
              <w:r w:rsidR="00485123" w:rsidRPr="00C70699">
                <w:rPr>
                  <w:rStyle w:val="Hyperlink"/>
                  <w:rFonts w:cs="Arial"/>
                  <w:color w:val="44628E"/>
                  <w:szCs w:val="18"/>
                </w:rPr>
                <w:t>3GPP RAN #83</w:t>
              </w:r>
            </w:hyperlink>
          </w:p>
        </w:tc>
        <w:tc>
          <w:tcPr>
            <w:tcW w:w="1350" w:type="dxa"/>
            <w:shd w:val="clear" w:color="auto" w:fill="D9D9D9" w:themeFill="background1" w:themeFillShade="D9"/>
            <w:noWrap/>
            <w:vAlign w:val="center"/>
            <w:hideMark/>
          </w:tcPr>
          <w:p w14:paraId="1E354211" w14:textId="77777777" w:rsidR="00485123" w:rsidRPr="00C70699" w:rsidRDefault="00485123" w:rsidP="005004C7">
            <w:pPr>
              <w:pStyle w:val="TAC"/>
              <w:rPr>
                <w:szCs w:val="18"/>
              </w:rPr>
            </w:pPr>
            <w:r w:rsidRPr="00C70699">
              <w:rPr>
                <w:szCs w:val="18"/>
              </w:rPr>
              <w:t>18 - 21 Mar 2019</w:t>
            </w:r>
          </w:p>
        </w:tc>
        <w:tc>
          <w:tcPr>
            <w:tcW w:w="1170" w:type="dxa"/>
            <w:shd w:val="clear" w:color="auto" w:fill="D9D9D9" w:themeFill="background1" w:themeFillShade="D9"/>
            <w:noWrap/>
            <w:vAlign w:val="center"/>
            <w:hideMark/>
          </w:tcPr>
          <w:p w14:paraId="7C344B8E" w14:textId="77777777" w:rsidR="00485123" w:rsidRPr="00C70699" w:rsidRDefault="00485123" w:rsidP="005004C7">
            <w:pPr>
              <w:pStyle w:val="TAC"/>
              <w:rPr>
                <w:szCs w:val="18"/>
              </w:rPr>
            </w:pPr>
            <w:r w:rsidRPr="00C70699">
              <w:rPr>
                <w:szCs w:val="18"/>
              </w:rPr>
              <w:t>Shenzhen</w:t>
            </w:r>
          </w:p>
        </w:tc>
        <w:tc>
          <w:tcPr>
            <w:tcW w:w="6534" w:type="dxa"/>
            <w:shd w:val="clear" w:color="auto" w:fill="D9D9D9" w:themeFill="background1" w:themeFillShade="D9"/>
            <w:hideMark/>
          </w:tcPr>
          <w:p w14:paraId="7D438E6D" w14:textId="77777777" w:rsidR="001C7D1A" w:rsidRDefault="001C7D1A" w:rsidP="00DD1B5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Status report</w:t>
            </w:r>
          </w:p>
          <w:p w14:paraId="23BBF7F1" w14:textId="77777777" w:rsidR="00DD1B58" w:rsidRPr="00C70699" w:rsidRDefault="00DD1B58" w:rsidP="00DD1B58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SID updates on the TR (internal vs. external)</w:t>
            </w:r>
          </w:p>
        </w:tc>
      </w:tr>
      <w:tr w:rsidR="005D4527" w14:paraId="5F9CCE11" w14:textId="77777777" w:rsidTr="00196CE0">
        <w:trPr>
          <w:jc w:val="center"/>
        </w:trPr>
        <w:tc>
          <w:tcPr>
            <w:tcW w:w="1255" w:type="dxa"/>
            <w:noWrap/>
            <w:vAlign w:val="center"/>
            <w:hideMark/>
          </w:tcPr>
          <w:p w14:paraId="58FBEBFD" w14:textId="77777777" w:rsidR="00485123" w:rsidRPr="00C70699" w:rsidRDefault="00C424DD" w:rsidP="005004C7">
            <w:pPr>
              <w:pStyle w:val="TAL"/>
              <w:rPr>
                <w:szCs w:val="18"/>
              </w:rPr>
            </w:pPr>
            <w:hyperlink r:id="rId10" w:history="1">
              <w:r w:rsidR="00485123" w:rsidRPr="00C70699">
                <w:rPr>
                  <w:rStyle w:val="Hyperlink"/>
                  <w:rFonts w:cs="Arial"/>
                  <w:color w:val="44628E"/>
                  <w:szCs w:val="18"/>
                </w:rPr>
                <w:t>3GPP RAN4 #90-Bis</w:t>
              </w:r>
            </w:hyperlink>
          </w:p>
        </w:tc>
        <w:tc>
          <w:tcPr>
            <w:tcW w:w="1350" w:type="dxa"/>
            <w:noWrap/>
            <w:vAlign w:val="center"/>
            <w:hideMark/>
          </w:tcPr>
          <w:p w14:paraId="53992958" w14:textId="77777777" w:rsidR="00485123" w:rsidRPr="00C70699" w:rsidRDefault="00485123" w:rsidP="005004C7">
            <w:pPr>
              <w:pStyle w:val="TAC"/>
              <w:rPr>
                <w:szCs w:val="18"/>
              </w:rPr>
            </w:pPr>
            <w:r w:rsidRPr="00C70699">
              <w:rPr>
                <w:szCs w:val="18"/>
              </w:rPr>
              <w:t>8 - 12 Apr 2019</w:t>
            </w:r>
          </w:p>
        </w:tc>
        <w:tc>
          <w:tcPr>
            <w:tcW w:w="1170" w:type="dxa"/>
            <w:noWrap/>
            <w:vAlign w:val="center"/>
            <w:hideMark/>
          </w:tcPr>
          <w:p w14:paraId="35D3E60B" w14:textId="77777777" w:rsidR="00485123" w:rsidRPr="00C70699" w:rsidRDefault="00485123" w:rsidP="005004C7">
            <w:pPr>
              <w:pStyle w:val="TAC"/>
              <w:rPr>
                <w:szCs w:val="18"/>
              </w:rPr>
            </w:pPr>
            <w:r w:rsidRPr="00C70699">
              <w:rPr>
                <w:szCs w:val="18"/>
              </w:rPr>
              <w:t>Xi'an</w:t>
            </w:r>
          </w:p>
        </w:tc>
        <w:tc>
          <w:tcPr>
            <w:tcW w:w="6534" w:type="dxa"/>
          </w:tcPr>
          <w:p w14:paraId="4F682344" w14:textId="691DB69A" w:rsidR="00676865" w:rsidRDefault="00676865" w:rsidP="00341541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>
              <w:rPr>
                <w:szCs w:val="18"/>
              </w:rPr>
              <w:t>TR: further extensions of the skeleton structure</w:t>
            </w:r>
          </w:p>
          <w:p w14:paraId="1D2CFC01" w14:textId="7D1360C7" w:rsidR="00341541" w:rsidRPr="00A55F3B" w:rsidRDefault="00A55F3B" w:rsidP="00341541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>
              <w:rPr>
                <w:szCs w:val="18"/>
              </w:rPr>
              <w:t>S</w:t>
            </w:r>
            <w:r w:rsidR="00341541" w:rsidRPr="00A55F3B">
              <w:rPr>
                <w:szCs w:val="18"/>
              </w:rPr>
              <w:t>election of proxy/example frequencies</w:t>
            </w:r>
            <w:r>
              <w:rPr>
                <w:szCs w:val="18"/>
              </w:rPr>
              <w:t>: f</w:t>
            </w:r>
            <w:r w:rsidRPr="004E2138">
              <w:rPr>
                <w:szCs w:val="18"/>
              </w:rPr>
              <w:t xml:space="preserve">inal decision </w:t>
            </w:r>
          </w:p>
          <w:p w14:paraId="7FCCB799" w14:textId="77777777" w:rsidR="00FE6BE3" w:rsidRDefault="00874430" w:rsidP="00B02835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>Regulatory survey: collection of inputs</w:t>
            </w:r>
          </w:p>
          <w:p w14:paraId="61CC7B31" w14:textId="292D2A18" w:rsidR="00485123" w:rsidRPr="001565D5" w:rsidRDefault="00FE6BE3" w:rsidP="00B40F1E">
            <w:pPr>
              <w:pStyle w:val="TAL"/>
              <w:ind w:left="360"/>
              <w:rPr>
                <w:szCs w:val="18"/>
              </w:rPr>
            </w:pPr>
            <w:r>
              <w:rPr>
                <w:szCs w:val="18"/>
              </w:rPr>
              <w:t>NOTE: no TPs to TR until RAN92bis/ RAN#93</w:t>
            </w:r>
          </w:p>
          <w:p w14:paraId="7C9EF5EB" w14:textId="44B4A187" w:rsidR="005D1F99" w:rsidRPr="001565D5" w:rsidRDefault="00B2633E" w:rsidP="00B02835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>System parameters: discussion</w:t>
            </w:r>
            <w:r w:rsidR="00196CE0" w:rsidRPr="001565D5">
              <w:rPr>
                <w:szCs w:val="18"/>
              </w:rPr>
              <w:t xml:space="preserve"> </w:t>
            </w:r>
            <w:r w:rsidR="006F3A79" w:rsidRPr="001565D5">
              <w:rPr>
                <w:szCs w:val="18"/>
              </w:rPr>
              <w:t>on expected modifications in case of future bands, and related TR scope</w:t>
            </w:r>
          </w:p>
          <w:p w14:paraId="4B0FAE67" w14:textId="1AE9E6E5" w:rsidR="00DC414E" w:rsidRPr="001565D5" w:rsidRDefault="00196CE0" w:rsidP="00B02835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 xml:space="preserve">RF </w:t>
            </w:r>
            <w:r w:rsidR="00243978" w:rsidRPr="001565D5">
              <w:rPr>
                <w:szCs w:val="18"/>
              </w:rPr>
              <w:t>technology aspects</w:t>
            </w:r>
            <w:r w:rsidR="003772C3" w:rsidRPr="001565D5">
              <w:rPr>
                <w:szCs w:val="18"/>
              </w:rPr>
              <w:t>: collect inputs</w:t>
            </w:r>
          </w:p>
          <w:p w14:paraId="37C2EE07" w14:textId="5FFBBF27" w:rsidR="00DC414E" w:rsidRPr="008B00C7" w:rsidRDefault="00DC414E" w:rsidP="00196CE0">
            <w:pPr>
              <w:pStyle w:val="TAL"/>
              <w:numPr>
                <w:ilvl w:val="1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 xml:space="preserve">e.g. </w:t>
            </w:r>
            <w:r w:rsidR="00243978" w:rsidRPr="001565D5">
              <w:rPr>
                <w:szCs w:val="18"/>
              </w:rPr>
              <w:t>PA properties, antenna properties, receiver properties in particular noise factor, filter capabilities, noise figure, phase noise</w:t>
            </w:r>
            <w:r w:rsidRPr="008B00C7">
              <w:rPr>
                <w:szCs w:val="18"/>
              </w:rPr>
              <w:t xml:space="preserve">, </w:t>
            </w:r>
            <w:r w:rsidR="00D51B11" w:rsidRPr="008B00C7">
              <w:rPr>
                <w:szCs w:val="18"/>
              </w:rPr>
              <w:t>etc.</w:t>
            </w:r>
          </w:p>
          <w:p w14:paraId="512BDF92" w14:textId="57E132FA" w:rsidR="003772C3" w:rsidRPr="001565D5" w:rsidRDefault="003772C3" w:rsidP="00B02835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>BS specifications and requirements: c</w:t>
            </w:r>
            <w:r w:rsidR="00243978" w:rsidRPr="001565D5">
              <w:rPr>
                <w:szCs w:val="18"/>
              </w:rPr>
              <w:t>ontinue discussion</w:t>
            </w:r>
          </w:p>
          <w:p w14:paraId="2069CAC0" w14:textId="27018D2F" w:rsidR="006F3A79" w:rsidRPr="001565D5" w:rsidRDefault="003772C3" w:rsidP="001565D5">
            <w:pPr>
              <w:pStyle w:val="TAL"/>
              <w:numPr>
                <w:ilvl w:val="1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 xml:space="preserve">Expected </w:t>
            </w:r>
            <w:r w:rsidR="00243978" w:rsidRPr="001565D5">
              <w:rPr>
                <w:szCs w:val="18"/>
              </w:rPr>
              <w:t>impacted</w:t>
            </w:r>
            <w:r w:rsidRPr="001565D5">
              <w:rPr>
                <w:szCs w:val="18"/>
              </w:rPr>
              <w:t xml:space="preserve"> on specs and requirements</w:t>
            </w:r>
          </w:p>
          <w:p w14:paraId="1EE57ABD" w14:textId="482F0F28" w:rsidR="00243978" w:rsidRPr="001565D5" w:rsidRDefault="006F3A79" w:rsidP="00D51B11">
            <w:pPr>
              <w:pStyle w:val="TAL"/>
              <w:numPr>
                <w:ilvl w:val="1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 xml:space="preserve">Comparison with existing FR1 and FR2 requirements </w:t>
            </w:r>
          </w:p>
          <w:p w14:paraId="1C1E708B" w14:textId="77777777" w:rsidR="00261254" w:rsidRPr="001565D5" w:rsidRDefault="00261254" w:rsidP="00261254">
            <w:pPr>
              <w:pStyle w:val="TAL"/>
              <w:numPr>
                <w:ilvl w:val="1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>Further discuss need for co-location requirements</w:t>
            </w:r>
          </w:p>
          <w:p w14:paraId="5797C0D1" w14:textId="4682777A" w:rsidR="003772C3" w:rsidRPr="001565D5" w:rsidRDefault="00261254" w:rsidP="001565D5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>UE specifications and requirements</w:t>
            </w:r>
            <w:r w:rsidR="003772C3" w:rsidRPr="001565D5">
              <w:rPr>
                <w:szCs w:val="18"/>
              </w:rPr>
              <w:t xml:space="preserve">: </w:t>
            </w:r>
            <w:r w:rsidR="009F41E3" w:rsidRPr="001565D5">
              <w:rPr>
                <w:szCs w:val="18"/>
              </w:rPr>
              <w:t>c</w:t>
            </w:r>
            <w:r w:rsidR="003772C3" w:rsidRPr="001565D5">
              <w:rPr>
                <w:szCs w:val="18"/>
              </w:rPr>
              <w:t xml:space="preserve">ontinue discussion </w:t>
            </w:r>
          </w:p>
          <w:p w14:paraId="7751E894" w14:textId="79CAF709" w:rsidR="00261254" w:rsidRPr="001565D5" w:rsidRDefault="003772C3" w:rsidP="00A55F3B">
            <w:pPr>
              <w:pStyle w:val="TAL"/>
              <w:numPr>
                <w:ilvl w:val="1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 xml:space="preserve">Expected impacted on specs and requirements, </w:t>
            </w:r>
            <w:r w:rsidR="00261254" w:rsidRPr="001565D5">
              <w:rPr>
                <w:szCs w:val="18"/>
              </w:rPr>
              <w:t xml:space="preserve">e.g. </w:t>
            </w:r>
            <w:r w:rsidRPr="001565D5">
              <w:rPr>
                <w:szCs w:val="18"/>
              </w:rPr>
              <w:t>c</w:t>
            </w:r>
            <w:r w:rsidR="00261254" w:rsidRPr="001565D5">
              <w:rPr>
                <w:szCs w:val="18"/>
              </w:rPr>
              <w:t>omparison with existing FR1 and FR2 requirements</w:t>
            </w:r>
          </w:p>
          <w:p w14:paraId="679CBCE8" w14:textId="77777777" w:rsidR="001565D5" w:rsidRDefault="00B2633E" w:rsidP="001565D5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>BS</w:t>
            </w:r>
            <w:r w:rsidR="00CF697D" w:rsidRPr="001565D5">
              <w:rPr>
                <w:szCs w:val="18"/>
              </w:rPr>
              <w:t xml:space="preserve"> RF</w:t>
            </w:r>
            <w:r w:rsidR="00261254" w:rsidRPr="001565D5">
              <w:rPr>
                <w:szCs w:val="18"/>
              </w:rPr>
              <w:t xml:space="preserve"> architecture</w:t>
            </w:r>
            <w:r w:rsidR="003772C3" w:rsidRPr="001565D5">
              <w:rPr>
                <w:szCs w:val="18"/>
              </w:rPr>
              <w:t xml:space="preserve">: </w:t>
            </w:r>
          </w:p>
          <w:p w14:paraId="0333A090" w14:textId="2F2D6648" w:rsidR="00B2633E" w:rsidRDefault="00261254" w:rsidP="008B00C7">
            <w:pPr>
              <w:pStyle w:val="TAL"/>
              <w:numPr>
                <w:ilvl w:val="1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 xml:space="preserve">Discussion on the potential BS architecture variants feasible </w:t>
            </w:r>
            <w:r w:rsidR="00874430" w:rsidRPr="001565D5">
              <w:rPr>
                <w:szCs w:val="18"/>
              </w:rPr>
              <w:t>(conducted, hybrid, OTA)</w:t>
            </w:r>
          </w:p>
          <w:p w14:paraId="6411BD63" w14:textId="77371F35" w:rsidR="001565D5" w:rsidRPr="001565D5" w:rsidRDefault="001565D5" w:rsidP="008B00C7">
            <w:pPr>
              <w:pStyle w:val="TAL"/>
              <w:numPr>
                <w:ilvl w:val="1"/>
                <w:numId w:val="39"/>
              </w:numPr>
              <w:rPr>
                <w:szCs w:val="18"/>
              </w:rPr>
            </w:pPr>
            <w:r>
              <w:rPr>
                <w:szCs w:val="18"/>
              </w:rPr>
              <w:t>Consider antenna array sized</w:t>
            </w:r>
          </w:p>
          <w:p w14:paraId="6EA36311" w14:textId="55DDB2A1" w:rsidR="00CF697D" w:rsidRPr="001565D5" w:rsidRDefault="00CF697D" w:rsidP="001565D5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>UE RF</w:t>
            </w:r>
            <w:r w:rsidR="00261254" w:rsidRPr="001565D5">
              <w:rPr>
                <w:szCs w:val="18"/>
              </w:rPr>
              <w:t xml:space="preserve"> architecture</w:t>
            </w:r>
            <w:r w:rsidR="003772C3" w:rsidRPr="001565D5">
              <w:rPr>
                <w:szCs w:val="18"/>
              </w:rPr>
              <w:t xml:space="preserve">: </w:t>
            </w:r>
            <w:r w:rsidR="00261254" w:rsidRPr="001565D5">
              <w:rPr>
                <w:szCs w:val="18"/>
              </w:rPr>
              <w:t xml:space="preserve">Discussion on the potential UE architecture variants feasible </w:t>
            </w:r>
            <w:r w:rsidRPr="001565D5">
              <w:rPr>
                <w:szCs w:val="18"/>
              </w:rPr>
              <w:t>(conducted, hybrid, OTA)</w:t>
            </w:r>
          </w:p>
          <w:p w14:paraId="1623345F" w14:textId="77777777" w:rsidR="00874430" w:rsidRPr="00B40F1E" w:rsidRDefault="00874430" w:rsidP="00CF697D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>EMC: discussion on EMC requirements impact</w:t>
            </w:r>
          </w:p>
        </w:tc>
      </w:tr>
      <w:tr w:rsidR="005D4527" w14:paraId="4975417C" w14:textId="77777777" w:rsidTr="00196CE0">
        <w:trPr>
          <w:jc w:val="center"/>
        </w:trPr>
        <w:tc>
          <w:tcPr>
            <w:tcW w:w="1255" w:type="dxa"/>
            <w:noWrap/>
            <w:vAlign w:val="center"/>
            <w:hideMark/>
          </w:tcPr>
          <w:p w14:paraId="1D9A4CCD" w14:textId="77777777" w:rsidR="00485123" w:rsidRPr="00C70699" w:rsidRDefault="00C424DD" w:rsidP="005004C7">
            <w:pPr>
              <w:pStyle w:val="TAL"/>
              <w:rPr>
                <w:szCs w:val="18"/>
              </w:rPr>
            </w:pPr>
            <w:hyperlink r:id="rId11" w:history="1">
              <w:r w:rsidR="00485123" w:rsidRPr="00C70699">
                <w:rPr>
                  <w:rStyle w:val="Hyperlink"/>
                  <w:rFonts w:cs="Arial"/>
                  <w:color w:val="44628E"/>
                  <w:szCs w:val="18"/>
                </w:rPr>
                <w:t>3GPP RAN4 #91</w:t>
              </w:r>
            </w:hyperlink>
          </w:p>
        </w:tc>
        <w:tc>
          <w:tcPr>
            <w:tcW w:w="1350" w:type="dxa"/>
            <w:noWrap/>
            <w:vAlign w:val="center"/>
            <w:hideMark/>
          </w:tcPr>
          <w:p w14:paraId="43811A28" w14:textId="77777777" w:rsidR="00485123" w:rsidRPr="00C70699" w:rsidRDefault="00485123" w:rsidP="005004C7">
            <w:pPr>
              <w:pStyle w:val="TAC"/>
              <w:rPr>
                <w:szCs w:val="18"/>
              </w:rPr>
            </w:pPr>
            <w:r w:rsidRPr="00C70699">
              <w:rPr>
                <w:szCs w:val="18"/>
              </w:rPr>
              <w:t>13 - 17 May 2019</w:t>
            </w:r>
          </w:p>
        </w:tc>
        <w:tc>
          <w:tcPr>
            <w:tcW w:w="1170" w:type="dxa"/>
            <w:noWrap/>
            <w:vAlign w:val="center"/>
            <w:hideMark/>
          </w:tcPr>
          <w:p w14:paraId="4AD54786" w14:textId="77777777" w:rsidR="00485123" w:rsidRPr="00C70699" w:rsidRDefault="00485123" w:rsidP="005004C7">
            <w:pPr>
              <w:pStyle w:val="TAC"/>
              <w:rPr>
                <w:szCs w:val="18"/>
              </w:rPr>
            </w:pPr>
            <w:r w:rsidRPr="00C70699">
              <w:rPr>
                <w:szCs w:val="18"/>
              </w:rPr>
              <w:t>Reno, Nevada</w:t>
            </w:r>
          </w:p>
        </w:tc>
        <w:tc>
          <w:tcPr>
            <w:tcW w:w="6534" w:type="dxa"/>
          </w:tcPr>
          <w:p w14:paraId="08A15C9F" w14:textId="77777777" w:rsidR="005D1F99" w:rsidRDefault="00B2633E" w:rsidP="005D1F99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>System parameters: c</w:t>
            </w:r>
            <w:r w:rsidR="005D1F99" w:rsidRPr="001565D5">
              <w:rPr>
                <w:szCs w:val="18"/>
              </w:rPr>
              <w:t xml:space="preserve">ontinue </w:t>
            </w:r>
            <w:r w:rsidRPr="001565D5">
              <w:rPr>
                <w:szCs w:val="18"/>
              </w:rPr>
              <w:t>discussion</w:t>
            </w:r>
          </w:p>
          <w:p w14:paraId="0C37FFD5" w14:textId="77777777" w:rsidR="00914F38" w:rsidRDefault="00914F38" w:rsidP="00914F38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4E2138">
              <w:rPr>
                <w:szCs w:val="18"/>
              </w:rPr>
              <w:t>RF technology aspects: continue discussion</w:t>
            </w:r>
          </w:p>
          <w:p w14:paraId="7EC665F9" w14:textId="77777777" w:rsidR="00E55436" w:rsidRPr="004E2138" w:rsidRDefault="00E55436" w:rsidP="00E55436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4E2138">
              <w:rPr>
                <w:szCs w:val="18"/>
              </w:rPr>
              <w:t>Deployment scenarios: trigger discussion on possible scenarios, considering technology capabilities</w:t>
            </w:r>
          </w:p>
          <w:p w14:paraId="5B5E478C" w14:textId="77777777" w:rsidR="00914F38" w:rsidRPr="004E2138" w:rsidRDefault="00914F38" w:rsidP="00914F38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A55F3B">
              <w:rPr>
                <w:szCs w:val="18"/>
              </w:rPr>
              <w:t xml:space="preserve">BS </w:t>
            </w:r>
            <w:r w:rsidRPr="004E2138">
              <w:rPr>
                <w:szCs w:val="18"/>
              </w:rPr>
              <w:t>specifications and requirements: continue discussion</w:t>
            </w:r>
          </w:p>
          <w:p w14:paraId="4AEBB667" w14:textId="77777777" w:rsidR="00914F38" w:rsidRPr="004E2138" w:rsidRDefault="00914F38" w:rsidP="00914F38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4E2138">
              <w:rPr>
                <w:szCs w:val="18"/>
              </w:rPr>
              <w:t xml:space="preserve">UE specifications and requirements: continue discussion </w:t>
            </w:r>
          </w:p>
          <w:p w14:paraId="316AFFD4" w14:textId="1AE08EB6" w:rsidR="009E4833" w:rsidRPr="001565D5" w:rsidRDefault="009E4833" w:rsidP="009E4833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 xml:space="preserve">BS </w:t>
            </w:r>
            <w:r w:rsidR="003772C3" w:rsidRPr="001565D5">
              <w:rPr>
                <w:szCs w:val="18"/>
              </w:rPr>
              <w:t xml:space="preserve">RF </w:t>
            </w:r>
            <w:r w:rsidRPr="001565D5">
              <w:rPr>
                <w:szCs w:val="18"/>
              </w:rPr>
              <w:t>architecture: continue discussion</w:t>
            </w:r>
            <w:r w:rsidR="00914F38" w:rsidRPr="004E2138">
              <w:rPr>
                <w:szCs w:val="18"/>
              </w:rPr>
              <w:t xml:space="preserve"> on requirements classification</w:t>
            </w:r>
          </w:p>
          <w:p w14:paraId="70E5271A" w14:textId="3E2BDBBA" w:rsidR="009E4833" w:rsidRPr="001565D5" w:rsidRDefault="009E4833" w:rsidP="009E4833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 xml:space="preserve">UE </w:t>
            </w:r>
            <w:r w:rsidR="003772C3" w:rsidRPr="001565D5">
              <w:rPr>
                <w:szCs w:val="18"/>
              </w:rPr>
              <w:t xml:space="preserve">RF </w:t>
            </w:r>
            <w:r w:rsidRPr="001565D5">
              <w:rPr>
                <w:szCs w:val="18"/>
              </w:rPr>
              <w:t>architecture: continue discussion</w:t>
            </w:r>
            <w:r w:rsidR="00914F38" w:rsidRPr="004E2138">
              <w:rPr>
                <w:szCs w:val="18"/>
              </w:rPr>
              <w:t xml:space="preserve"> on requirements classification</w:t>
            </w:r>
          </w:p>
          <w:p w14:paraId="781B46BA" w14:textId="77777777" w:rsidR="00485123" w:rsidRPr="001565D5" w:rsidRDefault="00874430" w:rsidP="00A61AE5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>EMC: conclusion</w:t>
            </w:r>
            <w:r w:rsidR="00D00786" w:rsidRPr="001565D5">
              <w:rPr>
                <w:szCs w:val="18"/>
              </w:rPr>
              <w:t xml:space="preserve"> on requirements impact</w:t>
            </w:r>
          </w:p>
        </w:tc>
      </w:tr>
      <w:tr w:rsidR="00DC414E" w14:paraId="4BC45806" w14:textId="77777777" w:rsidTr="00DC414E">
        <w:trPr>
          <w:jc w:val="center"/>
        </w:trPr>
        <w:tc>
          <w:tcPr>
            <w:tcW w:w="1255" w:type="dxa"/>
            <w:shd w:val="clear" w:color="auto" w:fill="D9D9D9" w:themeFill="background1" w:themeFillShade="D9"/>
            <w:noWrap/>
            <w:vAlign w:val="center"/>
            <w:hideMark/>
          </w:tcPr>
          <w:p w14:paraId="325E0BE3" w14:textId="77777777" w:rsidR="00485123" w:rsidRPr="00C70699" w:rsidRDefault="00C424DD" w:rsidP="005004C7">
            <w:pPr>
              <w:pStyle w:val="TAL"/>
              <w:rPr>
                <w:szCs w:val="18"/>
              </w:rPr>
            </w:pPr>
            <w:hyperlink r:id="rId12" w:history="1">
              <w:r w:rsidR="00485123" w:rsidRPr="00C70699">
                <w:rPr>
                  <w:rStyle w:val="Hyperlink"/>
                  <w:rFonts w:cs="Arial"/>
                  <w:color w:val="44628E"/>
                  <w:szCs w:val="18"/>
                </w:rPr>
                <w:t>3GPP RAN #84</w:t>
              </w:r>
            </w:hyperlink>
          </w:p>
        </w:tc>
        <w:tc>
          <w:tcPr>
            <w:tcW w:w="1350" w:type="dxa"/>
            <w:shd w:val="clear" w:color="auto" w:fill="D9D9D9" w:themeFill="background1" w:themeFillShade="D9"/>
            <w:noWrap/>
            <w:vAlign w:val="center"/>
            <w:hideMark/>
          </w:tcPr>
          <w:p w14:paraId="5CFAD523" w14:textId="77777777" w:rsidR="00485123" w:rsidRPr="00C70699" w:rsidRDefault="00485123" w:rsidP="005004C7">
            <w:pPr>
              <w:pStyle w:val="TAC"/>
              <w:rPr>
                <w:szCs w:val="18"/>
              </w:rPr>
            </w:pPr>
            <w:r w:rsidRPr="00C70699">
              <w:rPr>
                <w:szCs w:val="18"/>
              </w:rPr>
              <w:t>3 - 6 Jun 2019</w:t>
            </w:r>
          </w:p>
        </w:tc>
        <w:tc>
          <w:tcPr>
            <w:tcW w:w="1170" w:type="dxa"/>
            <w:shd w:val="clear" w:color="auto" w:fill="D9D9D9" w:themeFill="background1" w:themeFillShade="D9"/>
            <w:noWrap/>
            <w:vAlign w:val="center"/>
            <w:hideMark/>
          </w:tcPr>
          <w:p w14:paraId="1DCF791B" w14:textId="77777777" w:rsidR="00485123" w:rsidRPr="00C70699" w:rsidRDefault="00485123" w:rsidP="005004C7">
            <w:pPr>
              <w:pStyle w:val="TAC"/>
              <w:rPr>
                <w:szCs w:val="18"/>
              </w:rPr>
            </w:pPr>
            <w:r w:rsidRPr="00C70699">
              <w:rPr>
                <w:szCs w:val="18"/>
              </w:rPr>
              <w:t>Newport Beach California</w:t>
            </w:r>
          </w:p>
        </w:tc>
        <w:tc>
          <w:tcPr>
            <w:tcW w:w="6534" w:type="dxa"/>
            <w:shd w:val="clear" w:color="auto" w:fill="D9D9D9" w:themeFill="background1" w:themeFillShade="D9"/>
            <w:hideMark/>
          </w:tcPr>
          <w:p w14:paraId="3B65CF09" w14:textId="77777777" w:rsidR="00485123" w:rsidRPr="001565D5" w:rsidRDefault="001C7D1A" w:rsidP="000136B1">
            <w:pPr>
              <w:pStyle w:val="TAL"/>
              <w:rPr>
                <w:szCs w:val="18"/>
              </w:rPr>
            </w:pPr>
            <w:r w:rsidRPr="001565D5">
              <w:rPr>
                <w:szCs w:val="18"/>
              </w:rPr>
              <w:t>Status report</w:t>
            </w:r>
          </w:p>
        </w:tc>
      </w:tr>
      <w:tr w:rsidR="00485123" w14:paraId="448D6FBF" w14:textId="77777777" w:rsidTr="00196CE0">
        <w:trPr>
          <w:jc w:val="center"/>
        </w:trPr>
        <w:tc>
          <w:tcPr>
            <w:tcW w:w="1255" w:type="dxa"/>
            <w:noWrap/>
            <w:vAlign w:val="center"/>
            <w:hideMark/>
          </w:tcPr>
          <w:p w14:paraId="4671AA28" w14:textId="77777777" w:rsidR="00485123" w:rsidRPr="00C70699" w:rsidRDefault="00C424DD" w:rsidP="005004C7">
            <w:pPr>
              <w:pStyle w:val="TAL"/>
              <w:rPr>
                <w:szCs w:val="18"/>
              </w:rPr>
            </w:pPr>
            <w:hyperlink r:id="rId13" w:history="1">
              <w:r w:rsidR="00485123" w:rsidRPr="00C70699">
                <w:rPr>
                  <w:rStyle w:val="Hyperlink"/>
                  <w:rFonts w:cs="Arial"/>
                  <w:color w:val="44628E"/>
                  <w:szCs w:val="18"/>
                </w:rPr>
                <w:t>3GPP RAN4 #92</w:t>
              </w:r>
            </w:hyperlink>
          </w:p>
        </w:tc>
        <w:tc>
          <w:tcPr>
            <w:tcW w:w="1350" w:type="dxa"/>
            <w:noWrap/>
            <w:vAlign w:val="center"/>
            <w:hideMark/>
          </w:tcPr>
          <w:p w14:paraId="1199A16B" w14:textId="77777777" w:rsidR="00485123" w:rsidRPr="00C70699" w:rsidRDefault="00485123" w:rsidP="005004C7">
            <w:pPr>
              <w:pStyle w:val="TAC"/>
              <w:rPr>
                <w:szCs w:val="18"/>
              </w:rPr>
            </w:pPr>
            <w:r w:rsidRPr="00C70699">
              <w:rPr>
                <w:szCs w:val="18"/>
              </w:rPr>
              <w:t>26 - 30 Aug 2019</w:t>
            </w:r>
          </w:p>
        </w:tc>
        <w:tc>
          <w:tcPr>
            <w:tcW w:w="1170" w:type="dxa"/>
            <w:noWrap/>
            <w:vAlign w:val="center"/>
            <w:hideMark/>
          </w:tcPr>
          <w:p w14:paraId="4DD23407" w14:textId="77777777" w:rsidR="00485123" w:rsidRPr="00C70699" w:rsidRDefault="00485123" w:rsidP="005004C7">
            <w:pPr>
              <w:pStyle w:val="TAC"/>
              <w:rPr>
                <w:szCs w:val="18"/>
              </w:rPr>
            </w:pPr>
            <w:r w:rsidRPr="00C70699">
              <w:rPr>
                <w:szCs w:val="18"/>
              </w:rPr>
              <w:t>Ljubljana</w:t>
            </w:r>
          </w:p>
        </w:tc>
        <w:tc>
          <w:tcPr>
            <w:tcW w:w="6534" w:type="dxa"/>
            <w:hideMark/>
          </w:tcPr>
          <w:p w14:paraId="1422C630" w14:textId="77777777" w:rsidR="00C61E41" w:rsidRPr="001565D5" w:rsidRDefault="00C61E41" w:rsidP="00C70699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8B00C7">
              <w:rPr>
                <w:szCs w:val="18"/>
              </w:rPr>
              <w:t>System parameters: continue discussion</w:t>
            </w:r>
          </w:p>
          <w:p w14:paraId="4EDB3525" w14:textId="40D51302" w:rsidR="00E55436" w:rsidRPr="001565D5" w:rsidRDefault="00E55436" w:rsidP="00E55436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>RF technology aspects: agree what and how to capture in TR</w:t>
            </w:r>
          </w:p>
          <w:p w14:paraId="574AC0C5" w14:textId="77777777" w:rsidR="00E55436" w:rsidRPr="008B00C7" w:rsidRDefault="00E55436" w:rsidP="00E55436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8B00C7">
              <w:rPr>
                <w:szCs w:val="18"/>
              </w:rPr>
              <w:t>Key parameters: Begin consideration of which key parameters may be concluded on and ranges</w:t>
            </w:r>
          </w:p>
          <w:p w14:paraId="7259809B" w14:textId="71803053" w:rsidR="00E55436" w:rsidRPr="001565D5" w:rsidRDefault="00E55436" w:rsidP="008B00C7">
            <w:pPr>
              <w:pStyle w:val="TAL"/>
              <w:numPr>
                <w:ilvl w:val="1"/>
                <w:numId w:val="39"/>
              </w:numPr>
              <w:rPr>
                <w:szCs w:val="18"/>
              </w:rPr>
            </w:pPr>
            <w:r w:rsidRPr="008B00C7">
              <w:rPr>
                <w:szCs w:val="18"/>
              </w:rPr>
              <w:t>E.g. ACLR, Noise Figure, Phase noise and need for CPE compensation, etc.</w:t>
            </w:r>
          </w:p>
          <w:p w14:paraId="2A31DDCE" w14:textId="77777777" w:rsidR="00E55436" w:rsidRPr="001565D5" w:rsidRDefault="00E55436" w:rsidP="00E55436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 xml:space="preserve">Deployment scenarios: continue discussion </w:t>
            </w:r>
          </w:p>
          <w:p w14:paraId="1147ADC2" w14:textId="77777777" w:rsidR="00E55436" w:rsidRPr="001565D5" w:rsidRDefault="00E55436" w:rsidP="00E55436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>BS specifications and requirements: continue discussion</w:t>
            </w:r>
          </w:p>
          <w:p w14:paraId="622302D7" w14:textId="77777777" w:rsidR="00E55436" w:rsidRPr="008B00C7" w:rsidRDefault="00E55436" w:rsidP="008B00C7">
            <w:pPr>
              <w:pStyle w:val="TAL"/>
              <w:numPr>
                <w:ilvl w:val="1"/>
                <w:numId w:val="39"/>
              </w:numPr>
              <w:rPr>
                <w:szCs w:val="18"/>
              </w:rPr>
            </w:pPr>
            <w:r w:rsidRPr="008B00C7">
              <w:rPr>
                <w:szCs w:val="18"/>
              </w:rPr>
              <w:t>Conclude on need for co-location requirements</w:t>
            </w:r>
          </w:p>
          <w:p w14:paraId="05E1B8A8" w14:textId="77777777" w:rsidR="00E55436" w:rsidRPr="001565D5" w:rsidRDefault="00E55436" w:rsidP="00E55436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 xml:space="preserve">UE specifications and requirements: continue discussion </w:t>
            </w:r>
          </w:p>
          <w:p w14:paraId="45D4934D" w14:textId="77777777" w:rsidR="00E55436" w:rsidRPr="001565D5" w:rsidRDefault="00E55436" w:rsidP="00E55436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>BS RF architecture: continue discussion on requirements classification</w:t>
            </w:r>
          </w:p>
          <w:p w14:paraId="0723D501" w14:textId="77777777" w:rsidR="00E55436" w:rsidRPr="008B00C7" w:rsidRDefault="00E55436" w:rsidP="00E55436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8B00C7">
              <w:rPr>
                <w:szCs w:val="18"/>
              </w:rPr>
              <w:t>UE RF architecture: continue discussion on requirements classification</w:t>
            </w:r>
          </w:p>
          <w:p w14:paraId="7C676770" w14:textId="1EE9D0BF" w:rsidR="00305D3C" w:rsidRPr="008B00C7" w:rsidRDefault="00305D3C" w:rsidP="009E4833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8B00C7">
              <w:rPr>
                <w:szCs w:val="18"/>
              </w:rPr>
              <w:t xml:space="preserve">FR terminology: </w:t>
            </w:r>
            <w:r w:rsidR="00243978" w:rsidRPr="008B00C7">
              <w:rPr>
                <w:szCs w:val="18"/>
              </w:rPr>
              <w:t xml:space="preserve">Start discussion of how to deal with range </w:t>
            </w:r>
          </w:p>
          <w:p w14:paraId="586E7761" w14:textId="2F41CCCE" w:rsidR="00243978" w:rsidRPr="008B00C7" w:rsidRDefault="00305D3C" w:rsidP="008B00C7">
            <w:pPr>
              <w:pStyle w:val="TAL"/>
              <w:numPr>
                <w:ilvl w:val="1"/>
                <w:numId w:val="39"/>
              </w:numPr>
              <w:rPr>
                <w:szCs w:val="18"/>
              </w:rPr>
            </w:pPr>
            <w:r w:rsidRPr="008B00C7">
              <w:rPr>
                <w:szCs w:val="18"/>
              </w:rPr>
              <w:t xml:space="preserve">E.g. </w:t>
            </w:r>
            <w:r w:rsidR="00243978" w:rsidRPr="008B00C7">
              <w:rPr>
                <w:szCs w:val="18"/>
              </w:rPr>
              <w:t>whether evaluated sub-ranges can be merged, whether new FR are needed</w:t>
            </w:r>
            <w:r w:rsidRPr="008B00C7">
              <w:rPr>
                <w:szCs w:val="18"/>
              </w:rPr>
              <w:t>, etc.</w:t>
            </w:r>
          </w:p>
          <w:p w14:paraId="49F7DAB0" w14:textId="10EAEE02" w:rsidR="00485123" w:rsidRPr="008B00C7" w:rsidRDefault="00E55436" w:rsidP="00C70699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8B00C7">
              <w:rPr>
                <w:szCs w:val="18"/>
              </w:rPr>
              <w:t>TR: p</w:t>
            </w:r>
            <w:r w:rsidR="00B903AF" w:rsidRPr="008B00C7">
              <w:rPr>
                <w:szCs w:val="18"/>
              </w:rPr>
              <w:t xml:space="preserve">reparation of the TR submission </w:t>
            </w:r>
            <w:r w:rsidR="00D00786" w:rsidRPr="008B00C7">
              <w:rPr>
                <w:szCs w:val="18"/>
              </w:rPr>
              <w:t xml:space="preserve">to RAN#85 </w:t>
            </w:r>
            <w:r w:rsidR="00B903AF" w:rsidRPr="008B00C7">
              <w:rPr>
                <w:szCs w:val="18"/>
              </w:rPr>
              <w:t>(for information)</w:t>
            </w:r>
          </w:p>
        </w:tc>
      </w:tr>
      <w:tr w:rsidR="00DC414E" w14:paraId="721B9095" w14:textId="77777777" w:rsidTr="00DC414E">
        <w:trPr>
          <w:jc w:val="center"/>
        </w:trPr>
        <w:tc>
          <w:tcPr>
            <w:tcW w:w="1255" w:type="dxa"/>
            <w:shd w:val="clear" w:color="auto" w:fill="D9D9D9" w:themeFill="background1" w:themeFillShade="D9"/>
            <w:noWrap/>
            <w:vAlign w:val="center"/>
            <w:hideMark/>
          </w:tcPr>
          <w:p w14:paraId="0104DC1D" w14:textId="46619F87" w:rsidR="00485123" w:rsidRPr="00C70699" w:rsidRDefault="00C424DD" w:rsidP="005004C7">
            <w:pPr>
              <w:pStyle w:val="TAL"/>
              <w:rPr>
                <w:szCs w:val="18"/>
              </w:rPr>
            </w:pPr>
            <w:hyperlink r:id="rId14" w:history="1">
              <w:r w:rsidR="00485123" w:rsidRPr="00C70699">
                <w:rPr>
                  <w:rStyle w:val="Hyperlink"/>
                  <w:rFonts w:cs="Arial"/>
                  <w:color w:val="44628E"/>
                  <w:szCs w:val="18"/>
                </w:rPr>
                <w:t>3GPP RAN #85</w:t>
              </w:r>
            </w:hyperlink>
          </w:p>
        </w:tc>
        <w:tc>
          <w:tcPr>
            <w:tcW w:w="1350" w:type="dxa"/>
            <w:shd w:val="clear" w:color="auto" w:fill="D9D9D9" w:themeFill="background1" w:themeFillShade="D9"/>
            <w:noWrap/>
            <w:vAlign w:val="center"/>
            <w:hideMark/>
          </w:tcPr>
          <w:p w14:paraId="327D0354" w14:textId="77777777" w:rsidR="00485123" w:rsidRPr="00C70699" w:rsidRDefault="00485123" w:rsidP="005004C7">
            <w:pPr>
              <w:pStyle w:val="TAC"/>
              <w:rPr>
                <w:szCs w:val="18"/>
              </w:rPr>
            </w:pPr>
            <w:r w:rsidRPr="00C70699">
              <w:rPr>
                <w:szCs w:val="18"/>
              </w:rPr>
              <w:t>16 - 19 Sep 2019</w:t>
            </w:r>
          </w:p>
        </w:tc>
        <w:tc>
          <w:tcPr>
            <w:tcW w:w="1170" w:type="dxa"/>
            <w:shd w:val="clear" w:color="auto" w:fill="D9D9D9" w:themeFill="background1" w:themeFillShade="D9"/>
            <w:noWrap/>
            <w:vAlign w:val="center"/>
            <w:hideMark/>
          </w:tcPr>
          <w:p w14:paraId="00F5693D" w14:textId="77777777" w:rsidR="00485123" w:rsidRPr="00C70699" w:rsidRDefault="00485123" w:rsidP="005004C7">
            <w:pPr>
              <w:pStyle w:val="TAC"/>
              <w:rPr>
                <w:szCs w:val="18"/>
              </w:rPr>
            </w:pPr>
            <w:r w:rsidRPr="00C70699">
              <w:rPr>
                <w:szCs w:val="18"/>
              </w:rPr>
              <w:t>Newport Beach California</w:t>
            </w:r>
          </w:p>
        </w:tc>
        <w:tc>
          <w:tcPr>
            <w:tcW w:w="6534" w:type="dxa"/>
            <w:shd w:val="clear" w:color="auto" w:fill="D9D9D9" w:themeFill="background1" w:themeFillShade="D9"/>
            <w:hideMark/>
          </w:tcPr>
          <w:p w14:paraId="61D2FF38" w14:textId="77777777" w:rsidR="001C7D1A" w:rsidRPr="008B00C7" w:rsidRDefault="001C7D1A" w:rsidP="000136B1">
            <w:pPr>
              <w:pStyle w:val="TAL"/>
              <w:rPr>
                <w:szCs w:val="18"/>
              </w:rPr>
            </w:pPr>
            <w:r w:rsidRPr="008B00C7">
              <w:rPr>
                <w:szCs w:val="18"/>
              </w:rPr>
              <w:t>Status report</w:t>
            </w:r>
          </w:p>
          <w:p w14:paraId="7695F66C" w14:textId="77777777" w:rsidR="00485123" w:rsidRPr="008B00C7" w:rsidRDefault="000136B1" w:rsidP="000136B1">
            <w:pPr>
              <w:pStyle w:val="TAL"/>
              <w:rPr>
                <w:szCs w:val="18"/>
              </w:rPr>
            </w:pPr>
            <w:r w:rsidRPr="008B00C7">
              <w:rPr>
                <w:szCs w:val="18"/>
              </w:rPr>
              <w:t xml:space="preserve">TR for information </w:t>
            </w:r>
          </w:p>
        </w:tc>
      </w:tr>
      <w:tr w:rsidR="005D4527" w14:paraId="44D27D31" w14:textId="77777777" w:rsidTr="00196CE0">
        <w:trPr>
          <w:jc w:val="center"/>
        </w:trPr>
        <w:tc>
          <w:tcPr>
            <w:tcW w:w="1255" w:type="dxa"/>
            <w:noWrap/>
            <w:vAlign w:val="center"/>
            <w:hideMark/>
          </w:tcPr>
          <w:p w14:paraId="26868E01" w14:textId="77777777" w:rsidR="00485123" w:rsidRPr="00C70699" w:rsidRDefault="00C424DD" w:rsidP="005004C7">
            <w:pPr>
              <w:pStyle w:val="TAL"/>
              <w:rPr>
                <w:szCs w:val="18"/>
              </w:rPr>
            </w:pPr>
            <w:hyperlink r:id="rId15" w:history="1">
              <w:r w:rsidR="00485123" w:rsidRPr="00C70699">
                <w:rPr>
                  <w:rStyle w:val="Hyperlink"/>
                  <w:rFonts w:cs="Arial"/>
                  <w:color w:val="44628E"/>
                  <w:szCs w:val="18"/>
                </w:rPr>
                <w:t>3GPP RAN4 #92-Bis</w:t>
              </w:r>
            </w:hyperlink>
          </w:p>
        </w:tc>
        <w:tc>
          <w:tcPr>
            <w:tcW w:w="1350" w:type="dxa"/>
            <w:noWrap/>
            <w:vAlign w:val="center"/>
            <w:hideMark/>
          </w:tcPr>
          <w:p w14:paraId="1302892B" w14:textId="77777777" w:rsidR="00485123" w:rsidRPr="00C70699" w:rsidRDefault="00485123" w:rsidP="005004C7">
            <w:pPr>
              <w:pStyle w:val="TAC"/>
              <w:rPr>
                <w:szCs w:val="18"/>
              </w:rPr>
            </w:pPr>
            <w:r w:rsidRPr="00C70699">
              <w:rPr>
                <w:szCs w:val="18"/>
              </w:rPr>
              <w:t>14 - 18 Oct 2019</w:t>
            </w:r>
          </w:p>
        </w:tc>
        <w:tc>
          <w:tcPr>
            <w:tcW w:w="1170" w:type="dxa"/>
            <w:noWrap/>
            <w:vAlign w:val="center"/>
            <w:hideMark/>
          </w:tcPr>
          <w:p w14:paraId="6354F110" w14:textId="77777777" w:rsidR="00485123" w:rsidRPr="00C70699" w:rsidRDefault="00485123" w:rsidP="005004C7">
            <w:pPr>
              <w:pStyle w:val="TAC"/>
              <w:rPr>
                <w:szCs w:val="18"/>
              </w:rPr>
            </w:pPr>
            <w:r w:rsidRPr="00C70699">
              <w:rPr>
                <w:szCs w:val="18"/>
              </w:rPr>
              <w:t>China</w:t>
            </w:r>
          </w:p>
        </w:tc>
        <w:tc>
          <w:tcPr>
            <w:tcW w:w="6534" w:type="dxa"/>
          </w:tcPr>
          <w:p w14:paraId="6B629FD4" w14:textId="77777777" w:rsidR="000D2B47" w:rsidRDefault="000D2B47" w:rsidP="000D2B47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0D2B47">
              <w:rPr>
                <w:szCs w:val="18"/>
              </w:rPr>
              <w:t xml:space="preserve">Regulatory survey: </w:t>
            </w:r>
          </w:p>
          <w:p w14:paraId="0F94D3EB" w14:textId="5475EAD3" w:rsidR="000D2B47" w:rsidRDefault="000D2B47" w:rsidP="000D2B47">
            <w:pPr>
              <w:pStyle w:val="TAL"/>
              <w:numPr>
                <w:ilvl w:val="1"/>
                <w:numId w:val="39"/>
              </w:numPr>
              <w:rPr>
                <w:szCs w:val="18"/>
              </w:rPr>
            </w:pPr>
            <w:r>
              <w:rPr>
                <w:szCs w:val="18"/>
              </w:rPr>
              <w:t xml:space="preserve">Continue </w:t>
            </w:r>
            <w:r w:rsidRPr="000D2B47">
              <w:rPr>
                <w:szCs w:val="18"/>
              </w:rPr>
              <w:t>collection of inputs</w:t>
            </w:r>
          </w:p>
          <w:p w14:paraId="4ABE8C8C" w14:textId="0B22C648" w:rsidR="000D2B47" w:rsidRPr="000D2B47" w:rsidRDefault="000D2B47" w:rsidP="000D2B47">
            <w:pPr>
              <w:pStyle w:val="TAL"/>
              <w:numPr>
                <w:ilvl w:val="1"/>
                <w:numId w:val="39"/>
              </w:numPr>
              <w:rPr>
                <w:szCs w:val="18"/>
              </w:rPr>
            </w:pPr>
            <w:r>
              <w:rPr>
                <w:szCs w:val="18"/>
              </w:rPr>
              <w:t>Decide how to capture the regional regulatory aspects in TR</w:t>
            </w:r>
          </w:p>
          <w:p w14:paraId="0A725BFC" w14:textId="77777777" w:rsidR="00CA3E6C" w:rsidRPr="001565D5" w:rsidRDefault="00C61E41" w:rsidP="00C61E41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8B00C7">
              <w:rPr>
                <w:szCs w:val="18"/>
              </w:rPr>
              <w:t xml:space="preserve">System parameters: </w:t>
            </w:r>
            <w:r w:rsidR="00CA3E6C" w:rsidRPr="001565D5">
              <w:rPr>
                <w:szCs w:val="18"/>
              </w:rPr>
              <w:t>completion</w:t>
            </w:r>
          </w:p>
          <w:p w14:paraId="0335C121" w14:textId="4960BCF4" w:rsidR="00CA3E6C" w:rsidRPr="008B00C7" w:rsidRDefault="00CA3E6C" w:rsidP="00CA3E6C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>RF technology aspects: c</w:t>
            </w:r>
            <w:r w:rsidRPr="008B00C7">
              <w:rPr>
                <w:szCs w:val="18"/>
              </w:rPr>
              <w:t>apture technology characteristics in TR</w:t>
            </w:r>
          </w:p>
          <w:p w14:paraId="403EAE89" w14:textId="0A3C7456" w:rsidR="00CA3E6C" w:rsidRPr="008B00C7" w:rsidRDefault="00CA3E6C" w:rsidP="00CA3E6C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 xml:space="preserve">Key parameters: </w:t>
            </w:r>
            <w:r w:rsidRPr="008B00C7">
              <w:rPr>
                <w:szCs w:val="18"/>
              </w:rPr>
              <w:t xml:space="preserve">continue discussion </w:t>
            </w:r>
          </w:p>
          <w:p w14:paraId="2B70FE3C" w14:textId="123E9F6B" w:rsidR="00CA3E6C" w:rsidRPr="001565D5" w:rsidRDefault="00CA3E6C" w:rsidP="00CA3E6C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8B00C7">
              <w:rPr>
                <w:szCs w:val="18"/>
              </w:rPr>
              <w:t xml:space="preserve">Deployment scenarios: </w:t>
            </w:r>
            <w:r w:rsidRPr="001565D5">
              <w:rPr>
                <w:szCs w:val="18"/>
              </w:rPr>
              <w:t>completion</w:t>
            </w:r>
          </w:p>
          <w:p w14:paraId="49A3DC78" w14:textId="30527D25" w:rsidR="00CA3E6C" w:rsidRPr="008B00C7" w:rsidRDefault="00CA3E6C" w:rsidP="00CA3E6C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>BS specifications and requirements: c</w:t>
            </w:r>
            <w:r w:rsidRPr="008B00C7">
              <w:rPr>
                <w:szCs w:val="18"/>
              </w:rPr>
              <w:t>apture likely impact in TR</w:t>
            </w:r>
            <w:r w:rsidR="008C5CFD" w:rsidRPr="001565D5">
              <w:rPr>
                <w:szCs w:val="18"/>
              </w:rPr>
              <w:t>, completion</w:t>
            </w:r>
          </w:p>
          <w:p w14:paraId="66BF0807" w14:textId="42A6D64C" w:rsidR="00CA3E6C" w:rsidRPr="008B00C7" w:rsidRDefault="00CA3E6C" w:rsidP="00CA3E6C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>UE specifications and requirements: c</w:t>
            </w:r>
            <w:r w:rsidRPr="008B00C7">
              <w:rPr>
                <w:szCs w:val="18"/>
              </w:rPr>
              <w:t>apture likely impact in TR</w:t>
            </w:r>
            <w:r w:rsidR="008C5CFD" w:rsidRPr="001565D5">
              <w:rPr>
                <w:szCs w:val="18"/>
              </w:rPr>
              <w:t>, completion</w:t>
            </w:r>
          </w:p>
          <w:p w14:paraId="39904756" w14:textId="786B86B1" w:rsidR="009E4833" w:rsidRPr="008B00C7" w:rsidRDefault="009E4833" w:rsidP="001565D5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8B00C7">
              <w:rPr>
                <w:szCs w:val="18"/>
              </w:rPr>
              <w:t>BS RF</w:t>
            </w:r>
            <w:r w:rsidR="00CA3E6C" w:rsidRPr="001565D5">
              <w:rPr>
                <w:szCs w:val="18"/>
              </w:rPr>
              <w:t xml:space="preserve"> architecture</w:t>
            </w:r>
            <w:r w:rsidRPr="008B00C7">
              <w:rPr>
                <w:szCs w:val="18"/>
              </w:rPr>
              <w:t>: continue discussion on requirements classification</w:t>
            </w:r>
          </w:p>
          <w:p w14:paraId="780DDF25" w14:textId="2B963C6E" w:rsidR="00EF3917" w:rsidRPr="008B00C7" w:rsidRDefault="009E4833" w:rsidP="009E4833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8B00C7">
              <w:rPr>
                <w:szCs w:val="18"/>
              </w:rPr>
              <w:t>UE RF</w:t>
            </w:r>
            <w:r w:rsidR="00CA3E6C" w:rsidRPr="001565D5">
              <w:rPr>
                <w:szCs w:val="18"/>
              </w:rPr>
              <w:t xml:space="preserve"> architecture</w:t>
            </w:r>
            <w:r w:rsidRPr="008B00C7">
              <w:rPr>
                <w:szCs w:val="18"/>
              </w:rPr>
              <w:t>: continue discussion on requirements classification</w:t>
            </w:r>
          </w:p>
          <w:p w14:paraId="1385EDE8" w14:textId="0D5C218B" w:rsidR="00EF3917" w:rsidRPr="008B00C7" w:rsidRDefault="00EF3917" w:rsidP="00EF3917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8B00C7">
              <w:rPr>
                <w:szCs w:val="18"/>
              </w:rPr>
              <w:t xml:space="preserve">Useful frequency ranges for Mobile use: </w:t>
            </w:r>
            <w:r w:rsidR="001565D5" w:rsidRPr="001565D5">
              <w:rPr>
                <w:szCs w:val="18"/>
              </w:rPr>
              <w:t>r</w:t>
            </w:r>
            <w:r w:rsidRPr="008B00C7">
              <w:rPr>
                <w:szCs w:val="18"/>
              </w:rPr>
              <w:t>e-open discussion and decide what to capture in TR (if not already done)</w:t>
            </w:r>
          </w:p>
          <w:p w14:paraId="3DB0DB1B" w14:textId="6EE82E9F" w:rsidR="00A0244F" w:rsidRPr="008B00C7" w:rsidRDefault="00A0244F" w:rsidP="008B00C7">
            <w:pPr>
              <w:pStyle w:val="TAL"/>
              <w:rPr>
                <w:szCs w:val="18"/>
              </w:rPr>
            </w:pPr>
          </w:p>
        </w:tc>
      </w:tr>
      <w:tr w:rsidR="005D4527" w14:paraId="7E6F17AA" w14:textId="77777777" w:rsidTr="00196CE0">
        <w:trPr>
          <w:jc w:val="center"/>
        </w:trPr>
        <w:tc>
          <w:tcPr>
            <w:tcW w:w="1255" w:type="dxa"/>
            <w:noWrap/>
            <w:vAlign w:val="center"/>
            <w:hideMark/>
          </w:tcPr>
          <w:p w14:paraId="5A19873B" w14:textId="2B0B0E2F" w:rsidR="00485123" w:rsidRPr="00C70699" w:rsidRDefault="00C424DD" w:rsidP="005004C7">
            <w:pPr>
              <w:pStyle w:val="TAL"/>
              <w:rPr>
                <w:szCs w:val="18"/>
              </w:rPr>
            </w:pPr>
            <w:hyperlink r:id="rId16" w:history="1">
              <w:r w:rsidR="00485123" w:rsidRPr="00C70699">
                <w:rPr>
                  <w:rStyle w:val="Hyperlink"/>
                  <w:rFonts w:cs="Arial"/>
                  <w:color w:val="44628E"/>
                  <w:szCs w:val="18"/>
                </w:rPr>
                <w:t>3GPP RAN4 #93</w:t>
              </w:r>
            </w:hyperlink>
          </w:p>
        </w:tc>
        <w:tc>
          <w:tcPr>
            <w:tcW w:w="1350" w:type="dxa"/>
            <w:noWrap/>
            <w:vAlign w:val="center"/>
            <w:hideMark/>
          </w:tcPr>
          <w:p w14:paraId="2065D8BF" w14:textId="77777777" w:rsidR="00485123" w:rsidRPr="00C70699" w:rsidRDefault="00485123" w:rsidP="005004C7">
            <w:pPr>
              <w:pStyle w:val="TAC"/>
              <w:rPr>
                <w:szCs w:val="18"/>
              </w:rPr>
            </w:pPr>
            <w:r w:rsidRPr="00C70699">
              <w:rPr>
                <w:szCs w:val="18"/>
              </w:rPr>
              <w:t>18 - 22 Nov 2019</w:t>
            </w:r>
          </w:p>
        </w:tc>
        <w:tc>
          <w:tcPr>
            <w:tcW w:w="1170" w:type="dxa"/>
            <w:noWrap/>
            <w:vAlign w:val="center"/>
            <w:hideMark/>
          </w:tcPr>
          <w:p w14:paraId="7E38E9F4" w14:textId="77777777" w:rsidR="00485123" w:rsidRPr="00C70699" w:rsidRDefault="00485123" w:rsidP="005004C7">
            <w:pPr>
              <w:pStyle w:val="TAC"/>
              <w:rPr>
                <w:szCs w:val="18"/>
              </w:rPr>
            </w:pPr>
            <w:r w:rsidRPr="00C70699">
              <w:rPr>
                <w:szCs w:val="18"/>
              </w:rPr>
              <w:t>Reno, Nevada</w:t>
            </w:r>
          </w:p>
        </w:tc>
        <w:tc>
          <w:tcPr>
            <w:tcW w:w="6534" w:type="dxa"/>
          </w:tcPr>
          <w:p w14:paraId="6E7272F1" w14:textId="2EEB7699" w:rsidR="000D2B47" w:rsidRDefault="000D2B47" w:rsidP="000D2B47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4E2138">
              <w:rPr>
                <w:szCs w:val="18"/>
              </w:rPr>
              <w:t xml:space="preserve">Regulatory survey: </w:t>
            </w:r>
            <w:r>
              <w:rPr>
                <w:szCs w:val="18"/>
              </w:rPr>
              <w:t xml:space="preserve">completion </w:t>
            </w:r>
          </w:p>
          <w:p w14:paraId="6907CF3A" w14:textId="2F99DD74" w:rsidR="00E37381" w:rsidRPr="008B00C7" w:rsidRDefault="00E37381" w:rsidP="00E37381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8B00C7">
              <w:rPr>
                <w:szCs w:val="18"/>
              </w:rPr>
              <w:t xml:space="preserve">Key parameters: Capture conclusions in TR, completion </w:t>
            </w:r>
          </w:p>
          <w:p w14:paraId="68743C49" w14:textId="39FBC7F2" w:rsidR="00C61E41" w:rsidRPr="008B00C7" w:rsidRDefault="00A61AE5" w:rsidP="00467834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8B00C7">
              <w:rPr>
                <w:szCs w:val="18"/>
              </w:rPr>
              <w:t>BS RF</w:t>
            </w:r>
            <w:r w:rsidR="00CA3E6C" w:rsidRPr="001565D5">
              <w:rPr>
                <w:szCs w:val="18"/>
              </w:rPr>
              <w:t xml:space="preserve"> architecture</w:t>
            </w:r>
            <w:r w:rsidRPr="008B00C7">
              <w:rPr>
                <w:szCs w:val="18"/>
              </w:rPr>
              <w:t>: completion</w:t>
            </w:r>
          </w:p>
          <w:p w14:paraId="4E39A618" w14:textId="27E6A5EB" w:rsidR="00243978" w:rsidRPr="008B00C7" w:rsidRDefault="00A61AE5" w:rsidP="00243978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8B00C7">
              <w:rPr>
                <w:szCs w:val="18"/>
              </w:rPr>
              <w:t>UE RF</w:t>
            </w:r>
            <w:r w:rsidR="00CA3E6C" w:rsidRPr="001565D5">
              <w:rPr>
                <w:szCs w:val="18"/>
              </w:rPr>
              <w:t xml:space="preserve"> architecture</w:t>
            </w:r>
            <w:r w:rsidRPr="008B00C7">
              <w:rPr>
                <w:szCs w:val="18"/>
              </w:rPr>
              <w:t>: completion</w:t>
            </w:r>
          </w:p>
          <w:p w14:paraId="35746426" w14:textId="77777777" w:rsidR="00D00786" w:rsidRPr="008B00C7" w:rsidRDefault="00D00786" w:rsidP="00467834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8B00C7">
              <w:rPr>
                <w:szCs w:val="18"/>
              </w:rPr>
              <w:t xml:space="preserve">Completion of all </w:t>
            </w:r>
            <w:r w:rsidR="006E2FE8" w:rsidRPr="008B00C7">
              <w:rPr>
                <w:szCs w:val="18"/>
              </w:rPr>
              <w:t>outstanding and remaining</w:t>
            </w:r>
            <w:r w:rsidRPr="008B00C7">
              <w:rPr>
                <w:szCs w:val="18"/>
              </w:rPr>
              <w:t xml:space="preserve"> issues</w:t>
            </w:r>
          </w:p>
          <w:p w14:paraId="4D32D5FA" w14:textId="66297496" w:rsidR="00243978" w:rsidRPr="008B00C7" w:rsidRDefault="00EF3917" w:rsidP="00467834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1565D5">
              <w:rPr>
                <w:szCs w:val="18"/>
              </w:rPr>
              <w:t xml:space="preserve">Useful frequency ranges for Mobile use: </w:t>
            </w:r>
            <w:r w:rsidRPr="008B00C7">
              <w:rPr>
                <w:szCs w:val="18"/>
              </w:rPr>
              <w:t>capture in TR, completion</w:t>
            </w:r>
          </w:p>
          <w:p w14:paraId="666928BF" w14:textId="77777777" w:rsidR="00CA3E6C" w:rsidRPr="001565D5" w:rsidRDefault="00CA3E6C" w:rsidP="00B903AF">
            <w:pPr>
              <w:pStyle w:val="TAL"/>
              <w:numPr>
                <w:ilvl w:val="0"/>
                <w:numId w:val="39"/>
              </w:numPr>
              <w:rPr>
                <w:szCs w:val="18"/>
              </w:rPr>
            </w:pPr>
            <w:r w:rsidRPr="008B00C7">
              <w:rPr>
                <w:szCs w:val="18"/>
              </w:rPr>
              <w:t xml:space="preserve">TR: </w:t>
            </w:r>
            <w:r w:rsidRPr="001565D5">
              <w:rPr>
                <w:szCs w:val="18"/>
              </w:rPr>
              <w:t>completion</w:t>
            </w:r>
          </w:p>
          <w:p w14:paraId="05829A88" w14:textId="16CC4759" w:rsidR="00485123" w:rsidRPr="008B00C7" w:rsidRDefault="00CA3E6C" w:rsidP="008B00C7">
            <w:pPr>
              <w:pStyle w:val="TAL"/>
              <w:numPr>
                <w:ilvl w:val="1"/>
                <w:numId w:val="39"/>
              </w:numPr>
              <w:rPr>
                <w:szCs w:val="18"/>
              </w:rPr>
            </w:pPr>
            <w:r w:rsidRPr="008B00C7">
              <w:rPr>
                <w:szCs w:val="18"/>
              </w:rPr>
              <w:t xml:space="preserve">TR updates based on WRC-19 (28.10- 22.11.2019) conclusions </w:t>
            </w:r>
          </w:p>
        </w:tc>
      </w:tr>
      <w:tr w:rsidR="00DC414E" w14:paraId="251625A7" w14:textId="77777777" w:rsidTr="00DC414E">
        <w:trPr>
          <w:jc w:val="center"/>
        </w:trPr>
        <w:tc>
          <w:tcPr>
            <w:tcW w:w="1255" w:type="dxa"/>
            <w:shd w:val="clear" w:color="auto" w:fill="D9D9D9" w:themeFill="background1" w:themeFillShade="D9"/>
            <w:noWrap/>
            <w:vAlign w:val="center"/>
            <w:hideMark/>
          </w:tcPr>
          <w:p w14:paraId="06EBC0CF" w14:textId="77777777" w:rsidR="00485123" w:rsidRPr="00C70699" w:rsidRDefault="00C424DD" w:rsidP="005004C7">
            <w:pPr>
              <w:pStyle w:val="TAL"/>
              <w:rPr>
                <w:szCs w:val="18"/>
              </w:rPr>
            </w:pPr>
            <w:hyperlink r:id="rId17" w:history="1">
              <w:r w:rsidR="00485123" w:rsidRPr="00C70699">
                <w:rPr>
                  <w:rStyle w:val="Hyperlink"/>
                  <w:rFonts w:cs="Arial"/>
                  <w:color w:val="44628E"/>
                  <w:szCs w:val="18"/>
                </w:rPr>
                <w:t>3GPP RAN #86</w:t>
              </w:r>
            </w:hyperlink>
          </w:p>
        </w:tc>
        <w:tc>
          <w:tcPr>
            <w:tcW w:w="1350" w:type="dxa"/>
            <w:shd w:val="clear" w:color="auto" w:fill="D9D9D9" w:themeFill="background1" w:themeFillShade="D9"/>
            <w:noWrap/>
            <w:vAlign w:val="center"/>
            <w:hideMark/>
          </w:tcPr>
          <w:p w14:paraId="1D5075FB" w14:textId="77777777" w:rsidR="00485123" w:rsidRPr="00C70699" w:rsidRDefault="00485123" w:rsidP="005004C7">
            <w:pPr>
              <w:pStyle w:val="TAC"/>
              <w:rPr>
                <w:szCs w:val="18"/>
              </w:rPr>
            </w:pPr>
            <w:r w:rsidRPr="00C70699">
              <w:rPr>
                <w:szCs w:val="18"/>
              </w:rPr>
              <w:t>9 - 12 Dec 2019</w:t>
            </w:r>
          </w:p>
        </w:tc>
        <w:tc>
          <w:tcPr>
            <w:tcW w:w="1170" w:type="dxa"/>
            <w:shd w:val="clear" w:color="auto" w:fill="D9D9D9" w:themeFill="background1" w:themeFillShade="D9"/>
            <w:noWrap/>
            <w:vAlign w:val="center"/>
            <w:hideMark/>
          </w:tcPr>
          <w:p w14:paraId="32CADB2D" w14:textId="77777777" w:rsidR="00485123" w:rsidRPr="00C70699" w:rsidRDefault="00485123" w:rsidP="005004C7">
            <w:pPr>
              <w:pStyle w:val="TAC"/>
              <w:rPr>
                <w:szCs w:val="18"/>
              </w:rPr>
            </w:pPr>
            <w:r w:rsidRPr="00C70699">
              <w:rPr>
                <w:szCs w:val="18"/>
              </w:rPr>
              <w:t>Sitges</w:t>
            </w:r>
          </w:p>
        </w:tc>
        <w:tc>
          <w:tcPr>
            <w:tcW w:w="6534" w:type="dxa"/>
            <w:shd w:val="clear" w:color="auto" w:fill="D9D9D9" w:themeFill="background1" w:themeFillShade="D9"/>
            <w:hideMark/>
          </w:tcPr>
          <w:p w14:paraId="2B4721A5" w14:textId="77777777" w:rsidR="001C7D1A" w:rsidRDefault="001C7D1A" w:rsidP="000136B1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Status report</w:t>
            </w:r>
            <w:r w:rsidRPr="00C70699">
              <w:rPr>
                <w:szCs w:val="18"/>
              </w:rPr>
              <w:t xml:space="preserve"> </w:t>
            </w:r>
          </w:p>
          <w:p w14:paraId="62E277AD" w14:textId="77777777" w:rsidR="00485123" w:rsidRPr="00C70699" w:rsidRDefault="000136B1" w:rsidP="000136B1">
            <w:pPr>
              <w:pStyle w:val="TAL"/>
              <w:rPr>
                <w:szCs w:val="18"/>
              </w:rPr>
            </w:pPr>
            <w:r w:rsidRPr="00C70699">
              <w:rPr>
                <w:szCs w:val="18"/>
              </w:rPr>
              <w:t xml:space="preserve">TR for approval </w:t>
            </w:r>
          </w:p>
        </w:tc>
      </w:tr>
    </w:tbl>
    <w:p w14:paraId="5DAF5088" w14:textId="77777777" w:rsidR="002447FB" w:rsidRDefault="002447FB" w:rsidP="00B50EE2"/>
    <w:p w14:paraId="29B15B95" w14:textId="77777777" w:rsidR="00AE01F1" w:rsidRPr="00F10675" w:rsidRDefault="00AE01F1" w:rsidP="00AE01F1">
      <w:pPr>
        <w:pStyle w:val="Heading1"/>
        <w:rPr>
          <w:rFonts w:cs="Arial"/>
          <w:lang w:eastAsia="zh-CN"/>
        </w:rPr>
      </w:pPr>
      <w:r w:rsidRPr="000719E1">
        <w:rPr>
          <w:rFonts w:cs="Arial"/>
          <w:lang w:eastAsia="zh-CN"/>
        </w:rPr>
        <w:t>Conclusion</w:t>
      </w:r>
    </w:p>
    <w:p w14:paraId="1413255E" w14:textId="77777777" w:rsidR="00F10675" w:rsidRPr="00F10675" w:rsidRDefault="00F10675" w:rsidP="00171E1F">
      <w:r w:rsidRPr="00F10675">
        <w:t>Based on the workplan</w:t>
      </w:r>
      <w:r w:rsidR="000853E9">
        <w:t xml:space="preserve"> discussion</w:t>
      </w:r>
      <w:r w:rsidRPr="00F10675">
        <w:t xml:space="preserve">, the following is proposed: </w:t>
      </w:r>
    </w:p>
    <w:p w14:paraId="3D8D5081" w14:textId="77777777" w:rsidR="00171E1F" w:rsidRPr="00D928C5" w:rsidRDefault="00F10675" w:rsidP="00171E1F">
      <w:pPr>
        <w:rPr>
          <w:color w:val="FF0000"/>
        </w:rPr>
      </w:pPr>
      <w:r w:rsidRPr="00F10675">
        <w:rPr>
          <w:b/>
        </w:rPr>
        <w:t>Proposal</w:t>
      </w:r>
      <w:r w:rsidR="00171E1F" w:rsidRPr="00F10675">
        <w:rPr>
          <w:b/>
        </w:rPr>
        <w:t xml:space="preserve"> 1</w:t>
      </w:r>
      <w:r w:rsidR="00171E1F" w:rsidRPr="00F10675">
        <w:t>:</w:t>
      </w:r>
      <w:r w:rsidRPr="00F10675">
        <w:t xml:space="preserve"> agree on the 7-24 GHz SI workplan, as presented in table </w:t>
      </w:r>
      <w:r w:rsidR="000853E9">
        <w:t>2</w:t>
      </w:r>
      <w:r w:rsidR="00171E1F" w:rsidRPr="00F10675">
        <w:t>.</w:t>
      </w:r>
      <w:r w:rsidR="00171E1F" w:rsidRPr="00D928C5">
        <w:rPr>
          <w:color w:val="FF0000"/>
        </w:rPr>
        <w:t xml:space="preserve"> </w:t>
      </w:r>
    </w:p>
    <w:p w14:paraId="71563808" w14:textId="77777777" w:rsidR="00F10675" w:rsidRDefault="00F10675" w:rsidP="00F10675">
      <w:pPr>
        <w:pStyle w:val="Heading1"/>
        <w:rPr>
          <w:rFonts w:cs="Arial"/>
          <w:lang w:eastAsia="zh-CN"/>
        </w:rPr>
      </w:pPr>
      <w:r>
        <w:rPr>
          <w:rFonts w:cs="v5.0.0"/>
          <w:color w:val="FF0000"/>
        </w:rPr>
        <w:tab/>
      </w:r>
      <w:r>
        <w:rPr>
          <w:rFonts w:cs="Arial"/>
          <w:lang w:eastAsia="zh-CN"/>
        </w:rPr>
        <w:t>References</w:t>
      </w:r>
    </w:p>
    <w:p w14:paraId="13B07C93" w14:textId="77777777" w:rsidR="00F77595" w:rsidRPr="00F10675" w:rsidRDefault="00F10675" w:rsidP="00F10675">
      <w:pPr>
        <w:rPr>
          <w:rFonts w:eastAsia="Batang" w:cs="Arial"/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r>
        <w:rPr>
          <w:lang w:eastAsia="zh-CN"/>
        </w:rPr>
        <w:tab/>
        <w:t>RP-182884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eastAsia="Batang" w:cs="Arial"/>
          <w:lang w:eastAsia="zh-CN"/>
        </w:rPr>
        <w:t xml:space="preserve">Study </w:t>
      </w:r>
      <w:r w:rsidRPr="00ED0E97">
        <w:rPr>
          <w:rFonts w:eastAsia="Batang" w:cs="Arial"/>
          <w:lang w:eastAsia="zh-CN"/>
        </w:rPr>
        <w:t xml:space="preserve">on </w:t>
      </w:r>
      <w:r>
        <w:rPr>
          <w:rFonts w:eastAsia="Batang" w:cs="Arial"/>
          <w:lang w:eastAsia="zh-CN"/>
        </w:rPr>
        <w:t>7 - 24 GHz Frequency Range, SID</w:t>
      </w:r>
    </w:p>
    <w:sectPr w:rsidR="00F77595" w:rsidRPr="00F10675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693A19" w14:textId="77777777" w:rsidR="00C424DD" w:rsidRDefault="00C424DD">
      <w:r>
        <w:separator/>
      </w:r>
    </w:p>
  </w:endnote>
  <w:endnote w:type="continuationSeparator" w:id="0">
    <w:p w14:paraId="374E16D3" w14:textId="77777777" w:rsidR="00C424DD" w:rsidRDefault="00C424DD">
      <w:r>
        <w:continuationSeparator/>
      </w:r>
    </w:p>
  </w:endnote>
  <w:endnote w:type="continuationNotice" w:id="1">
    <w:p w14:paraId="0CC4DE11" w14:textId="77777777" w:rsidR="00C424DD" w:rsidRDefault="00C424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A1B5B" w14:textId="77777777" w:rsidR="00C424DD" w:rsidRDefault="00C424DD">
      <w:r>
        <w:separator/>
      </w:r>
    </w:p>
  </w:footnote>
  <w:footnote w:type="continuationSeparator" w:id="0">
    <w:p w14:paraId="0DF176B3" w14:textId="77777777" w:rsidR="00C424DD" w:rsidRDefault="00C424DD">
      <w:r>
        <w:continuationSeparator/>
      </w:r>
    </w:p>
  </w:footnote>
  <w:footnote w:type="continuationNotice" w:id="1">
    <w:p w14:paraId="163064C1" w14:textId="77777777" w:rsidR="00C424DD" w:rsidRDefault="00C424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451CFA"/>
    <w:multiLevelType w:val="hybridMultilevel"/>
    <w:tmpl w:val="A192F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E4298"/>
    <w:multiLevelType w:val="hybridMultilevel"/>
    <w:tmpl w:val="FE0CB45A"/>
    <w:lvl w:ilvl="0" w:tplc="1A209768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30268"/>
    <w:multiLevelType w:val="hybridMultilevel"/>
    <w:tmpl w:val="23361134"/>
    <w:lvl w:ilvl="0" w:tplc="E586ED20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D25BCA"/>
    <w:multiLevelType w:val="hybridMultilevel"/>
    <w:tmpl w:val="1FBE1F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7A03D0"/>
    <w:multiLevelType w:val="hybridMultilevel"/>
    <w:tmpl w:val="FD8690E8"/>
    <w:lvl w:ilvl="0" w:tplc="E586ED20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59E28D2"/>
    <w:multiLevelType w:val="hybridMultilevel"/>
    <w:tmpl w:val="69740A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 w15:restartNumberingAfterBreak="0">
    <w:nsid w:val="3B01673D"/>
    <w:multiLevelType w:val="hybridMultilevel"/>
    <w:tmpl w:val="5FFE115A"/>
    <w:lvl w:ilvl="0" w:tplc="1E12F6D2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383C84"/>
    <w:multiLevelType w:val="hybridMultilevel"/>
    <w:tmpl w:val="898C27B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4" w15:restartNumberingAfterBreak="0">
    <w:nsid w:val="43363A41"/>
    <w:multiLevelType w:val="hybridMultilevel"/>
    <w:tmpl w:val="7B9A471C"/>
    <w:lvl w:ilvl="0" w:tplc="F992F8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44DA20B5"/>
    <w:multiLevelType w:val="hybridMultilevel"/>
    <w:tmpl w:val="11683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8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9160AD"/>
    <w:multiLevelType w:val="hybridMultilevel"/>
    <w:tmpl w:val="4D9232D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5" w15:restartNumberingAfterBreak="0">
    <w:nsid w:val="5E760FF0"/>
    <w:multiLevelType w:val="hybridMultilevel"/>
    <w:tmpl w:val="439AEEA2"/>
    <w:lvl w:ilvl="0" w:tplc="4548422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986C64"/>
    <w:multiLevelType w:val="hybridMultilevel"/>
    <w:tmpl w:val="33FA5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6458AA"/>
    <w:multiLevelType w:val="hybridMultilevel"/>
    <w:tmpl w:val="4B4876D6"/>
    <w:lvl w:ilvl="0" w:tplc="1ABC1FC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E886C66"/>
    <w:multiLevelType w:val="hybridMultilevel"/>
    <w:tmpl w:val="889EB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8"/>
  </w:num>
  <w:num w:numId="3">
    <w:abstractNumId w:val="27"/>
  </w:num>
  <w:num w:numId="4">
    <w:abstractNumId w:val="17"/>
  </w:num>
  <w:num w:numId="5">
    <w:abstractNumId w:val="11"/>
  </w:num>
  <w:num w:numId="6">
    <w:abstractNumId w:val="21"/>
  </w:num>
  <w:num w:numId="7">
    <w:abstractNumId w:val="18"/>
  </w:num>
  <w:num w:numId="8">
    <w:abstractNumId w:val="7"/>
  </w:num>
  <w:num w:numId="9">
    <w:abstractNumId w:val="0"/>
  </w:num>
  <w:num w:numId="10">
    <w:abstractNumId w:val="22"/>
  </w:num>
  <w:num w:numId="11">
    <w:abstractNumId w:val="2"/>
  </w:num>
  <w:num w:numId="12">
    <w:abstractNumId w:val="19"/>
  </w:num>
  <w:num w:numId="13">
    <w:abstractNumId w:val="23"/>
  </w:num>
  <w:num w:numId="14">
    <w:abstractNumId w:val="15"/>
  </w:num>
  <w:num w:numId="15">
    <w:abstractNumId w:val="9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3"/>
  </w:num>
  <w:num w:numId="25">
    <w:abstractNumId w:val="3"/>
  </w:num>
  <w:num w:numId="26">
    <w:abstractNumId w:val="16"/>
  </w:num>
  <w:num w:numId="27">
    <w:abstractNumId w:val="29"/>
  </w:num>
  <w:num w:numId="28">
    <w:abstractNumId w:val="26"/>
  </w:num>
  <w:num w:numId="29">
    <w:abstractNumId w:val="25"/>
  </w:num>
  <w:num w:numId="30">
    <w:abstractNumId w:val="30"/>
  </w:num>
  <w:num w:numId="31">
    <w:abstractNumId w:val="12"/>
  </w:num>
  <w:num w:numId="32">
    <w:abstractNumId w:val="14"/>
  </w:num>
  <w:num w:numId="33">
    <w:abstractNumId w:val="6"/>
  </w:num>
  <w:num w:numId="34">
    <w:abstractNumId w:val="27"/>
  </w:num>
  <w:num w:numId="35">
    <w:abstractNumId w:val="20"/>
  </w:num>
  <w:num w:numId="36">
    <w:abstractNumId w:val="4"/>
  </w:num>
  <w:num w:numId="37">
    <w:abstractNumId w:val="10"/>
  </w:num>
  <w:num w:numId="38">
    <w:abstractNumId w:val="8"/>
  </w:num>
  <w:num w:numId="39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58B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90D"/>
    <w:rsid w:val="00012B79"/>
    <w:rsid w:val="00012EE8"/>
    <w:rsid w:val="000132A4"/>
    <w:rsid w:val="000136B1"/>
    <w:rsid w:val="00013812"/>
    <w:rsid w:val="00013DAF"/>
    <w:rsid w:val="00014490"/>
    <w:rsid w:val="00015524"/>
    <w:rsid w:val="00015C3E"/>
    <w:rsid w:val="000164B3"/>
    <w:rsid w:val="00016656"/>
    <w:rsid w:val="000167A1"/>
    <w:rsid w:val="000168D3"/>
    <w:rsid w:val="0001761A"/>
    <w:rsid w:val="00017893"/>
    <w:rsid w:val="00017A30"/>
    <w:rsid w:val="00017BA7"/>
    <w:rsid w:val="00017F6E"/>
    <w:rsid w:val="00020561"/>
    <w:rsid w:val="0002069B"/>
    <w:rsid w:val="000216E0"/>
    <w:rsid w:val="00022E4A"/>
    <w:rsid w:val="00023187"/>
    <w:rsid w:val="00023244"/>
    <w:rsid w:val="00023E83"/>
    <w:rsid w:val="00023F5F"/>
    <w:rsid w:val="000244F4"/>
    <w:rsid w:val="000248F2"/>
    <w:rsid w:val="000249F0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9F5"/>
    <w:rsid w:val="00030F8E"/>
    <w:rsid w:val="00031B04"/>
    <w:rsid w:val="00032905"/>
    <w:rsid w:val="00032C09"/>
    <w:rsid w:val="00033BAD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305F"/>
    <w:rsid w:val="000831DC"/>
    <w:rsid w:val="0008334B"/>
    <w:rsid w:val="0008378B"/>
    <w:rsid w:val="00084317"/>
    <w:rsid w:val="000843A0"/>
    <w:rsid w:val="0008493B"/>
    <w:rsid w:val="00084943"/>
    <w:rsid w:val="00084A57"/>
    <w:rsid w:val="00084B52"/>
    <w:rsid w:val="00084B9B"/>
    <w:rsid w:val="000853E9"/>
    <w:rsid w:val="00085E73"/>
    <w:rsid w:val="00085FE5"/>
    <w:rsid w:val="000860F2"/>
    <w:rsid w:val="00086A42"/>
    <w:rsid w:val="0008730D"/>
    <w:rsid w:val="0008734C"/>
    <w:rsid w:val="000874DF"/>
    <w:rsid w:val="000874EA"/>
    <w:rsid w:val="000878A6"/>
    <w:rsid w:val="000903CD"/>
    <w:rsid w:val="00090835"/>
    <w:rsid w:val="00090A07"/>
    <w:rsid w:val="00090B0A"/>
    <w:rsid w:val="00090FD1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782"/>
    <w:rsid w:val="000957D9"/>
    <w:rsid w:val="000959FB"/>
    <w:rsid w:val="00096225"/>
    <w:rsid w:val="00096272"/>
    <w:rsid w:val="000964FD"/>
    <w:rsid w:val="0009664E"/>
    <w:rsid w:val="00096A0F"/>
    <w:rsid w:val="00096F89"/>
    <w:rsid w:val="00097161"/>
    <w:rsid w:val="00097E3C"/>
    <w:rsid w:val="000A03A9"/>
    <w:rsid w:val="000A065E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1E6B"/>
    <w:rsid w:val="000B218D"/>
    <w:rsid w:val="000B2308"/>
    <w:rsid w:val="000B2E77"/>
    <w:rsid w:val="000B3096"/>
    <w:rsid w:val="000B3D4C"/>
    <w:rsid w:val="000B3DDA"/>
    <w:rsid w:val="000B4459"/>
    <w:rsid w:val="000B4DE6"/>
    <w:rsid w:val="000B4E07"/>
    <w:rsid w:val="000B53EE"/>
    <w:rsid w:val="000B5B53"/>
    <w:rsid w:val="000B5D53"/>
    <w:rsid w:val="000B5E41"/>
    <w:rsid w:val="000B63F3"/>
    <w:rsid w:val="000B7B85"/>
    <w:rsid w:val="000C0940"/>
    <w:rsid w:val="000C0BE5"/>
    <w:rsid w:val="000C13A8"/>
    <w:rsid w:val="000C18FB"/>
    <w:rsid w:val="000C2A42"/>
    <w:rsid w:val="000C3110"/>
    <w:rsid w:val="000C39A9"/>
    <w:rsid w:val="000C3A14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1247"/>
    <w:rsid w:val="000D1B56"/>
    <w:rsid w:val="000D1C37"/>
    <w:rsid w:val="000D1DB3"/>
    <w:rsid w:val="000D209A"/>
    <w:rsid w:val="000D20D6"/>
    <w:rsid w:val="000D20DB"/>
    <w:rsid w:val="000D210B"/>
    <w:rsid w:val="000D26ED"/>
    <w:rsid w:val="000D297C"/>
    <w:rsid w:val="000D2B47"/>
    <w:rsid w:val="000D2B76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DBA"/>
    <w:rsid w:val="000E446E"/>
    <w:rsid w:val="000E4C0C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76"/>
    <w:rsid w:val="000F619A"/>
    <w:rsid w:val="000F6877"/>
    <w:rsid w:val="000F6A41"/>
    <w:rsid w:val="000F7753"/>
    <w:rsid w:val="000F7B38"/>
    <w:rsid w:val="000F7C7D"/>
    <w:rsid w:val="000F7DD6"/>
    <w:rsid w:val="000F7F83"/>
    <w:rsid w:val="00100075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10179"/>
    <w:rsid w:val="00110192"/>
    <w:rsid w:val="001110F4"/>
    <w:rsid w:val="0011116E"/>
    <w:rsid w:val="00111317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FE2"/>
    <w:rsid w:val="00133339"/>
    <w:rsid w:val="00133714"/>
    <w:rsid w:val="00133D1D"/>
    <w:rsid w:val="00133D6D"/>
    <w:rsid w:val="00133F86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CEB"/>
    <w:rsid w:val="00142D41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DF"/>
    <w:rsid w:val="00154A23"/>
    <w:rsid w:val="00154A85"/>
    <w:rsid w:val="00154ABE"/>
    <w:rsid w:val="001553F0"/>
    <w:rsid w:val="00155876"/>
    <w:rsid w:val="00155EBD"/>
    <w:rsid w:val="0015623A"/>
    <w:rsid w:val="001565D5"/>
    <w:rsid w:val="00156D88"/>
    <w:rsid w:val="001572C2"/>
    <w:rsid w:val="001573EE"/>
    <w:rsid w:val="0015758A"/>
    <w:rsid w:val="00157BAE"/>
    <w:rsid w:val="00157FA1"/>
    <w:rsid w:val="0016028A"/>
    <w:rsid w:val="00160577"/>
    <w:rsid w:val="00160B06"/>
    <w:rsid w:val="00160D12"/>
    <w:rsid w:val="00161619"/>
    <w:rsid w:val="00161D71"/>
    <w:rsid w:val="001627C0"/>
    <w:rsid w:val="00162A0B"/>
    <w:rsid w:val="0016387E"/>
    <w:rsid w:val="0016399F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E1F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1F58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A9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1207"/>
    <w:rsid w:val="001916D8"/>
    <w:rsid w:val="001919ED"/>
    <w:rsid w:val="00191C05"/>
    <w:rsid w:val="0019216F"/>
    <w:rsid w:val="001924D4"/>
    <w:rsid w:val="001926C7"/>
    <w:rsid w:val="0019284C"/>
    <w:rsid w:val="00192A90"/>
    <w:rsid w:val="00193206"/>
    <w:rsid w:val="00193A4B"/>
    <w:rsid w:val="00193D0E"/>
    <w:rsid w:val="00194413"/>
    <w:rsid w:val="00194BBE"/>
    <w:rsid w:val="00194C2F"/>
    <w:rsid w:val="00194EBD"/>
    <w:rsid w:val="00194EFA"/>
    <w:rsid w:val="00194F3F"/>
    <w:rsid w:val="00195640"/>
    <w:rsid w:val="001957DE"/>
    <w:rsid w:val="00196150"/>
    <w:rsid w:val="00196A1E"/>
    <w:rsid w:val="00196BD4"/>
    <w:rsid w:val="00196CE0"/>
    <w:rsid w:val="001976A0"/>
    <w:rsid w:val="00197C30"/>
    <w:rsid w:val="00197D6D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61"/>
    <w:rsid w:val="001B562D"/>
    <w:rsid w:val="001B5B82"/>
    <w:rsid w:val="001B645F"/>
    <w:rsid w:val="001B6D85"/>
    <w:rsid w:val="001B7361"/>
    <w:rsid w:val="001B7B88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5EF3"/>
    <w:rsid w:val="001C5EFC"/>
    <w:rsid w:val="001C6287"/>
    <w:rsid w:val="001C6301"/>
    <w:rsid w:val="001C756B"/>
    <w:rsid w:val="001C78BB"/>
    <w:rsid w:val="001C7BF9"/>
    <w:rsid w:val="001C7D1A"/>
    <w:rsid w:val="001C7DB0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1B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AC5"/>
    <w:rsid w:val="00235B5A"/>
    <w:rsid w:val="00235F3E"/>
    <w:rsid w:val="00236138"/>
    <w:rsid w:val="00236985"/>
    <w:rsid w:val="00236FB3"/>
    <w:rsid w:val="00237A22"/>
    <w:rsid w:val="00237F06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F7F"/>
    <w:rsid w:val="002432E0"/>
    <w:rsid w:val="002433C1"/>
    <w:rsid w:val="00243939"/>
    <w:rsid w:val="00243978"/>
    <w:rsid w:val="00243F53"/>
    <w:rsid w:val="00244414"/>
    <w:rsid w:val="002447FB"/>
    <w:rsid w:val="00244853"/>
    <w:rsid w:val="00244A94"/>
    <w:rsid w:val="0024513E"/>
    <w:rsid w:val="002454E1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ACB"/>
    <w:rsid w:val="00247E9C"/>
    <w:rsid w:val="00250081"/>
    <w:rsid w:val="0025042D"/>
    <w:rsid w:val="002512C1"/>
    <w:rsid w:val="00251772"/>
    <w:rsid w:val="00251BE3"/>
    <w:rsid w:val="00251C8C"/>
    <w:rsid w:val="002521E4"/>
    <w:rsid w:val="002522A0"/>
    <w:rsid w:val="002522C0"/>
    <w:rsid w:val="0025251A"/>
    <w:rsid w:val="00252D89"/>
    <w:rsid w:val="002536F7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254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3529"/>
    <w:rsid w:val="0028385E"/>
    <w:rsid w:val="00283964"/>
    <w:rsid w:val="00283B41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EFD"/>
    <w:rsid w:val="002A2580"/>
    <w:rsid w:val="002A25F2"/>
    <w:rsid w:val="002A263F"/>
    <w:rsid w:val="002A272C"/>
    <w:rsid w:val="002A2E86"/>
    <w:rsid w:val="002A2ED4"/>
    <w:rsid w:val="002A2F0F"/>
    <w:rsid w:val="002A3279"/>
    <w:rsid w:val="002A38E2"/>
    <w:rsid w:val="002A394B"/>
    <w:rsid w:val="002A3B0C"/>
    <w:rsid w:val="002A3D18"/>
    <w:rsid w:val="002A4716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A7AA0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B57"/>
    <w:rsid w:val="002B41F3"/>
    <w:rsid w:val="002B4425"/>
    <w:rsid w:val="002B4F64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C0284"/>
    <w:rsid w:val="002C02C1"/>
    <w:rsid w:val="002C040E"/>
    <w:rsid w:val="002C0B05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D0207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C9"/>
    <w:rsid w:val="002E5934"/>
    <w:rsid w:val="002E5BE1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906"/>
    <w:rsid w:val="002F28E8"/>
    <w:rsid w:val="002F2B2E"/>
    <w:rsid w:val="002F347D"/>
    <w:rsid w:val="002F358F"/>
    <w:rsid w:val="002F3FCE"/>
    <w:rsid w:val="002F4A43"/>
    <w:rsid w:val="002F5375"/>
    <w:rsid w:val="002F5439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42D9"/>
    <w:rsid w:val="00304503"/>
    <w:rsid w:val="0030462B"/>
    <w:rsid w:val="00304A40"/>
    <w:rsid w:val="00305021"/>
    <w:rsid w:val="003051E2"/>
    <w:rsid w:val="00305653"/>
    <w:rsid w:val="0030589D"/>
    <w:rsid w:val="00305B42"/>
    <w:rsid w:val="00305D3C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236E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41"/>
    <w:rsid w:val="00341581"/>
    <w:rsid w:val="00341691"/>
    <w:rsid w:val="003418ED"/>
    <w:rsid w:val="00341BB7"/>
    <w:rsid w:val="00341D69"/>
    <w:rsid w:val="00341D71"/>
    <w:rsid w:val="00341F40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3F2"/>
    <w:rsid w:val="0035766B"/>
    <w:rsid w:val="003601BE"/>
    <w:rsid w:val="003601C9"/>
    <w:rsid w:val="00360290"/>
    <w:rsid w:val="00360558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82A"/>
    <w:rsid w:val="0037513F"/>
    <w:rsid w:val="003751D8"/>
    <w:rsid w:val="003752FB"/>
    <w:rsid w:val="00375AA9"/>
    <w:rsid w:val="00375C03"/>
    <w:rsid w:val="0037676D"/>
    <w:rsid w:val="003771E3"/>
    <w:rsid w:val="003772C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2D"/>
    <w:rsid w:val="003947B8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C03"/>
    <w:rsid w:val="003A7EC6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68E3"/>
    <w:rsid w:val="003B73D4"/>
    <w:rsid w:val="003B7949"/>
    <w:rsid w:val="003B7964"/>
    <w:rsid w:val="003B7A80"/>
    <w:rsid w:val="003C0CD5"/>
    <w:rsid w:val="003C0DC8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D019B"/>
    <w:rsid w:val="003D01DB"/>
    <w:rsid w:val="003D0528"/>
    <w:rsid w:val="003D08E6"/>
    <w:rsid w:val="003D103A"/>
    <w:rsid w:val="003D117E"/>
    <w:rsid w:val="003D192C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3DF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310A"/>
    <w:rsid w:val="0041390E"/>
    <w:rsid w:val="00413C31"/>
    <w:rsid w:val="00413EB2"/>
    <w:rsid w:val="00414045"/>
    <w:rsid w:val="00414D1E"/>
    <w:rsid w:val="0041582D"/>
    <w:rsid w:val="00416E52"/>
    <w:rsid w:val="00417013"/>
    <w:rsid w:val="004170FF"/>
    <w:rsid w:val="00417743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24"/>
    <w:rsid w:val="00422AF6"/>
    <w:rsid w:val="00422FBD"/>
    <w:rsid w:val="004233B4"/>
    <w:rsid w:val="0042469F"/>
    <w:rsid w:val="004246F8"/>
    <w:rsid w:val="00424ABA"/>
    <w:rsid w:val="00424AC0"/>
    <w:rsid w:val="00424FB5"/>
    <w:rsid w:val="004250E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1F18"/>
    <w:rsid w:val="0043272F"/>
    <w:rsid w:val="00432792"/>
    <w:rsid w:val="00432AFF"/>
    <w:rsid w:val="004333D9"/>
    <w:rsid w:val="00433512"/>
    <w:rsid w:val="00433CA5"/>
    <w:rsid w:val="00433CC4"/>
    <w:rsid w:val="00433D59"/>
    <w:rsid w:val="00434B38"/>
    <w:rsid w:val="00434EC9"/>
    <w:rsid w:val="00434F0E"/>
    <w:rsid w:val="00434F69"/>
    <w:rsid w:val="004350AB"/>
    <w:rsid w:val="00435895"/>
    <w:rsid w:val="00436018"/>
    <w:rsid w:val="004364C5"/>
    <w:rsid w:val="004365B3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FE0"/>
    <w:rsid w:val="00440391"/>
    <w:rsid w:val="0044043F"/>
    <w:rsid w:val="0044080F"/>
    <w:rsid w:val="00440CD7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C8A"/>
    <w:rsid w:val="00445142"/>
    <w:rsid w:val="004456C4"/>
    <w:rsid w:val="004461B8"/>
    <w:rsid w:val="00446A70"/>
    <w:rsid w:val="00447357"/>
    <w:rsid w:val="00447419"/>
    <w:rsid w:val="0044789F"/>
    <w:rsid w:val="00447BA9"/>
    <w:rsid w:val="00447C6A"/>
    <w:rsid w:val="004503E7"/>
    <w:rsid w:val="00450688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28E4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D4B"/>
    <w:rsid w:val="004662A4"/>
    <w:rsid w:val="004663BF"/>
    <w:rsid w:val="00466E61"/>
    <w:rsid w:val="00466F72"/>
    <w:rsid w:val="00467037"/>
    <w:rsid w:val="00467834"/>
    <w:rsid w:val="00467F1D"/>
    <w:rsid w:val="00467F9F"/>
    <w:rsid w:val="00467FEA"/>
    <w:rsid w:val="004715FE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698"/>
    <w:rsid w:val="004757F8"/>
    <w:rsid w:val="0047680D"/>
    <w:rsid w:val="00476905"/>
    <w:rsid w:val="00476E60"/>
    <w:rsid w:val="004770BF"/>
    <w:rsid w:val="00477239"/>
    <w:rsid w:val="00477684"/>
    <w:rsid w:val="0047792D"/>
    <w:rsid w:val="00477A61"/>
    <w:rsid w:val="00477B3C"/>
    <w:rsid w:val="00477C83"/>
    <w:rsid w:val="004805C3"/>
    <w:rsid w:val="00480627"/>
    <w:rsid w:val="0048072B"/>
    <w:rsid w:val="004809AD"/>
    <w:rsid w:val="004811A7"/>
    <w:rsid w:val="004816F4"/>
    <w:rsid w:val="00481DFC"/>
    <w:rsid w:val="00482095"/>
    <w:rsid w:val="004822B1"/>
    <w:rsid w:val="004825A6"/>
    <w:rsid w:val="00482811"/>
    <w:rsid w:val="004828E8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123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7246"/>
    <w:rsid w:val="00487341"/>
    <w:rsid w:val="00487591"/>
    <w:rsid w:val="00487948"/>
    <w:rsid w:val="00487BA4"/>
    <w:rsid w:val="00490558"/>
    <w:rsid w:val="004906F8"/>
    <w:rsid w:val="00491C54"/>
    <w:rsid w:val="00491D74"/>
    <w:rsid w:val="00492432"/>
    <w:rsid w:val="0049270D"/>
    <w:rsid w:val="004927AC"/>
    <w:rsid w:val="00492AB0"/>
    <w:rsid w:val="00492BDD"/>
    <w:rsid w:val="0049336E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D0B"/>
    <w:rsid w:val="00497DFA"/>
    <w:rsid w:val="004A0472"/>
    <w:rsid w:val="004A08DD"/>
    <w:rsid w:val="004A0C8E"/>
    <w:rsid w:val="004A1BC4"/>
    <w:rsid w:val="004A1EA3"/>
    <w:rsid w:val="004A1EF5"/>
    <w:rsid w:val="004A2177"/>
    <w:rsid w:val="004A250E"/>
    <w:rsid w:val="004A30AC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E82"/>
    <w:rsid w:val="004C5F69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F15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6D85"/>
    <w:rsid w:val="004E7CD3"/>
    <w:rsid w:val="004E7E3D"/>
    <w:rsid w:val="004F0980"/>
    <w:rsid w:val="004F0A3C"/>
    <w:rsid w:val="004F1135"/>
    <w:rsid w:val="004F1D0F"/>
    <w:rsid w:val="004F29D9"/>
    <w:rsid w:val="004F2AAE"/>
    <w:rsid w:val="004F2BE8"/>
    <w:rsid w:val="004F2F76"/>
    <w:rsid w:val="004F33C5"/>
    <w:rsid w:val="004F33E7"/>
    <w:rsid w:val="004F39AE"/>
    <w:rsid w:val="004F3C04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4C7"/>
    <w:rsid w:val="005005D3"/>
    <w:rsid w:val="005015A5"/>
    <w:rsid w:val="00501A3D"/>
    <w:rsid w:val="00501A43"/>
    <w:rsid w:val="00501CAF"/>
    <w:rsid w:val="005022C5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9F1"/>
    <w:rsid w:val="005466AC"/>
    <w:rsid w:val="00546795"/>
    <w:rsid w:val="00546837"/>
    <w:rsid w:val="00546DA9"/>
    <w:rsid w:val="00546EF7"/>
    <w:rsid w:val="005472E8"/>
    <w:rsid w:val="00547B91"/>
    <w:rsid w:val="00547EF7"/>
    <w:rsid w:val="005502A7"/>
    <w:rsid w:val="005502D2"/>
    <w:rsid w:val="00550502"/>
    <w:rsid w:val="0055118F"/>
    <w:rsid w:val="00551257"/>
    <w:rsid w:val="0055126A"/>
    <w:rsid w:val="00551389"/>
    <w:rsid w:val="00551D48"/>
    <w:rsid w:val="00551F93"/>
    <w:rsid w:val="00552D1E"/>
    <w:rsid w:val="00552EF8"/>
    <w:rsid w:val="0055320C"/>
    <w:rsid w:val="00553326"/>
    <w:rsid w:val="00553781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4402"/>
    <w:rsid w:val="005645F7"/>
    <w:rsid w:val="00564E6B"/>
    <w:rsid w:val="00565071"/>
    <w:rsid w:val="005651E0"/>
    <w:rsid w:val="005661D7"/>
    <w:rsid w:val="00567B19"/>
    <w:rsid w:val="00567B98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847"/>
    <w:rsid w:val="005749F0"/>
    <w:rsid w:val="00574C4D"/>
    <w:rsid w:val="005750A9"/>
    <w:rsid w:val="005757EA"/>
    <w:rsid w:val="00575858"/>
    <w:rsid w:val="005759B8"/>
    <w:rsid w:val="00575C6D"/>
    <w:rsid w:val="00576363"/>
    <w:rsid w:val="00576627"/>
    <w:rsid w:val="00576AEE"/>
    <w:rsid w:val="0057741D"/>
    <w:rsid w:val="00577706"/>
    <w:rsid w:val="005778C8"/>
    <w:rsid w:val="00577F28"/>
    <w:rsid w:val="00580112"/>
    <w:rsid w:val="005801C7"/>
    <w:rsid w:val="005803CD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40E"/>
    <w:rsid w:val="00590B46"/>
    <w:rsid w:val="00590E40"/>
    <w:rsid w:val="005911AE"/>
    <w:rsid w:val="00591395"/>
    <w:rsid w:val="00591667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796"/>
    <w:rsid w:val="00594808"/>
    <w:rsid w:val="005949E8"/>
    <w:rsid w:val="0059537C"/>
    <w:rsid w:val="00595CAD"/>
    <w:rsid w:val="00595CC3"/>
    <w:rsid w:val="00595D91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C1B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BA4"/>
    <w:rsid w:val="005B3F51"/>
    <w:rsid w:val="005B42D3"/>
    <w:rsid w:val="005B4505"/>
    <w:rsid w:val="005B47C6"/>
    <w:rsid w:val="005B49AF"/>
    <w:rsid w:val="005B5618"/>
    <w:rsid w:val="005B56E7"/>
    <w:rsid w:val="005B5B8A"/>
    <w:rsid w:val="005B607B"/>
    <w:rsid w:val="005B6086"/>
    <w:rsid w:val="005B69C1"/>
    <w:rsid w:val="005B6E44"/>
    <w:rsid w:val="005B77B1"/>
    <w:rsid w:val="005C0074"/>
    <w:rsid w:val="005C0492"/>
    <w:rsid w:val="005C051B"/>
    <w:rsid w:val="005C0B5E"/>
    <w:rsid w:val="005C16CC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EAA"/>
    <w:rsid w:val="005D1F99"/>
    <w:rsid w:val="005D2016"/>
    <w:rsid w:val="005D2166"/>
    <w:rsid w:val="005D2612"/>
    <w:rsid w:val="005D2625"/>
    <w:rsid w:val="005D2817"/>
    <w:rsid w:val="005D33AE"/>
    <w:rsid w:val="005D3B38"/>
    <w:rsid w:val="005D3C52"/>
    <w:rsid w:val="005D3DCE"/>
    <w:rsid w:val="005D3EAB"/>
    <w:rsid w:val="005D3F2D"/>
    <w:rsid w:val="005D4527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E00CA"/>
    <w:rsid w:val="005E01F2"/>
    <w:rsid w:val="005E023C"/>
    <w:rsid w:val="005E0532"/>
    <w:rsid w:val="005E0F73"/>
    <w:rsid w:val="005E119F"/>
    <w:rsid w:val="005E150F"/>
    <w:rsid w:val="005E19B2"/>
    <w:rsid w:val="005E1D5C"/>
    <w:rsid w:val="005E1E7D"/>
    <w:rsid w:val="005E20AA"/>
    <w:rsid w:val="005E28F4"/>
    <w:rsid w:val="005E2C44"/>
    <w:rsid w:val="005E2DCA"/>
    <w:rsid w:val="005E36B1"/>
    <w:rsid w:val="005E372F"/>
    <w:rsid w:val="005E3958"/>
    <w:rsid w:val="005E3B85"/>
    <w:rsid w:val="005E4087"/>
    <w:rsid w:val="005E4E14"/>
    <w:rsid w:val="005E5D00"/>
    <w:rsid w:val="005E5D18"/>
    <w:rsid w:val="005E726B"/>
    <w:rsid w:val="005E74D5"/>
    <w:rsid w:val="005E7595"/>
    <w:rsid w:val="005E7C77"/>
    <w:rsid w:val="005F0693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48F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ACD"/>
    <w:rsid w:val="00615B82"/>
    <w:rsid w:val="006169A0"/>
    <w:rsid w:val="006169AF"/>
    <w:rsid w:val="00616E98"/>
    <w:rsid w:val="00616EAE"/>
    <w:rsid w:val="006171B8"/>
    <w:rsid w:val="00617A9F"/>
    <w:rsid w:val="00617CE1"/>
    <w:rsid w:val="006207CA"/>
    <w:rsid w:val="00620C28"/>
    <w:rsid w:val="00620F33"/>
    <w:rsid w:val="00621DA7"/>
    <w:rsid w:val="006225A2"/>
    <w:rsid w:val="00622763"/>
    <w:rsid w:val="00622930"/>
    <w:rsid w:val="006229E7"/>
    <w:rsid w:val="00623659"/>
    <w:rsid w:val="006237AA"/>
    <w:rsid w:val="00623FB5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2A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7D4"/>
    <w:rsid w:val="006469A6"/>
    <w:rsid w:val="00647319"/>
    <w:rsid w:val="00647542"/>
    <w:rsid w:val="006478C4"/>
    <w:rsid w:val="006478EC"/>
    <w:rsid w:val="006478F0"/>
    <w:rsid w:val="00647C00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687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865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38CC"/>
    <w:rsid w:val="00684088"/>
    <w:rsid w:val="0068424B"/>
    <w:rsid w:val="0068439F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17C3"/>
    <w:rsid w:val="006917C7"/>
    <w:rsid w:val="0069238A"/>
    <w:rsid w:val="006927D6"/>
    <w:rsid w:val="00692A9C"/>
    <w:rsid w:val="00692AF3"/>
    <w:rsid w:val="00692BA7"/>
    <w:rsid w:val="00692FF3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A4B"/>
    <w:rsid w:val="006C1E98"/>
    <w:rsid w:val="006C2010"/>
    <w:rsid w:val="006C20E3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D0835"/>
    <w:rsid w:val="006D0E94"/>
    <w:rsid w:val="006D12E6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64B"/>
    <w:rsid w:val="006D384A"/>
    <w:rsid w:val="006D3BF7"/>
    <w:rsid w:val="006D3EBC"/>
    <w:rsid w:val="006D3F7C"/>
    <w:rsid w:val="006D4995"/>
    <w:rsid w:val="006D4AF6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20D"/>
    <w:rsid w:val="006E1ED5"/>
    <w:rsid w:val="006E20F7"/>
    <w:rsid w:val="006E21FB"/>
    <w:rsid w:val="006E2E90"/>
    <w:rsid w:val="006E2E91"/>
    <w:rsid w:val="006E2FE8"/>
    <w:rsid w:val="006E3195"/>
    <w:rsid w:val="006E3270"/>
    <w:rsid w:val="006E34D2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EA5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1F6"/>
    <w:rsid w:val="006F2E26"/>
    <w:rsid w:val="006F361E"/>
    <w:rsid w:val="006F3A79"/>
    <w:rsid w:val="006F405B"/>
    <w:rsid w:val="006F44DB"/>
    <w:rsid w:val="006F44E2"/>
    <w:rsid w:val="006F466A"/>
    <w:rsid w:val="006F46F9"/>
    <w:rsid w:val="006F4AB9"/>
    <w:rsid w:val="006F4CD9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0315"/>
    <w:rsid w:val="0072111F"/>
    <w:rsid w:val="00721253"/>
    <w:rsid w:val="00721633"/>
    <w:rsid w:val="007218A1"/>
    <w:rsid w:val="00721CAE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A8D"/>
    <w:rsid w:val="00745699"/>
    <w:rsid w:val="00745B04"/>
    <w:rsid w:val="00745CFF"/>
    <w:rsid w:val="007463EE"/>
    <w:rsid w:val="007465C3"/>
    <w:rsid w:val="007468AB"/>
    <w:rsid w:val="00746FDC"/>
    <w:rsid w:val="0074732E"/>
    <w:rsid w:val="0074745B"/>
    <w:rsid w:val="0074770B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5879"/>
    <w:rsid w:val="00756BCF"/>
    <w:rsid w:val="00757435"/>
    <w:rsid w:val="007575A9"/>
    <w:rsid w:val="0075767F"/>
    <w:rsid w:val="00757946"/>
    <w:rsid w:val="007579D1"/>
    <w:rsid w:val="007601CA"/>
    <w:rsid w:val="0076087C"/>
    <w:rsid w:val="00760CF7"/>
    <w:rsid w:val="007615EC"/>
    <w:rsid w:val="00761864"/>
    <w:rsid w:val="0076187C"/>
    <w:rsid w:val="00761E35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E53"/>
    <w:rsid w:val="0078420C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5C96"/>
    <w:rsid w:val="007A663C"/>
    <w:rsid w:val="007A6908"/>
    <w:rsid w:val="007A69A5"/>
    <w:rsid w:val="007A7B61"/>
    <w:rsid w:val="007A7E50"/>
    <w:rsid w:val="007B01DE"/>
    <w:rsid w:val="007B0779"/>
    <w:rsid w:val="007B0BA5"/>
    <w:rsid w:val="007B1091"/>
    <w:rsid w:val="007B1B6C"/>
    <w:rsid w:val="007B1C10"/>
    <w:rsid w:val="007B1F3B"/>
    <w:rsid w:val="007B298F"/>
    <w:rsid w:val="007B2DF6"/>
    <w:rsid w:val="007B3097"/>
    <w:rsid w:val="007B3748"/>
    <w:rsid w:val="007B393F"/>
    <w:rsid w:val="007B39B1"/>
    <w:rsid w:val="007B3BCA"/>
    <w:rsid w:val="007B44A5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BC1"/>
    <w:rsid w:val="007B7DA0"/>
    <w:rsid w:val="007B7E92"/>
    <w:rsid w:val="007C0610"/>
    <w:rsid w:val="007C077B"/>
    <w:rsid w:val="007C0FF9"/>
    <w:rsid w:val="007C16C7"/>
    <w:rsid w:val="007C17EF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12C0"/>
    <w:rsid w:val="007E14D1"/>
    <w:rsid w:val="007E18B7"/>
    <w:rsid w:val="007E27ED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4085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D75"/>
    <w:rsid w:val="007F6E96"/>
    <w:rsid w:val="007F7077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45D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D5F"/>
    <w:rsid w:val="00821481"/>
    <w:rsid w:val="00821B90"/>
    <w:rsid w:val="00821F20"/>
    <w:rsid w:val="00822092"/>
    <w:rsid w:val="008221BA"/>
    <w:rsid w:val="008224DD"/>
    <w:rsid w:val="00822ABF"/>
    <w:rsid w:val="00822C47"/>
    <w:rsid w:val="00822C50"/>
    <w:rsid w:val="008233C7"/>
    <w:rsid w:val="00823EFF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B1F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50276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281D"/>
    <w:rsid w:val="0087337B"/>
    <w:rsid w:val="0087360D"/>
    <w:rsid w:val="00873ACE"/>
    <w:rsid w:val="00874042"/>
    <w:rsid w:val="008742DD"/>
    <w:rsid w:val="00874430"/>
    <w:rsid w:val="008744F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F8C"/>
    <w:rsid w:val="008813C1"/>
    <w:rsid w:val="00881BF6"/>
    <w:rsid w:val="008821FC"/>
    <w:rsid w:val="008824F5"/>
    <w:rsid w:val="008828B7"/>
    <w:rsid w:val="008834A0"/>
    <w:rsid w:val="00883AD2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6396"/>
    <w:rsid w:val="00886473"/>
    <w:rsid w:val="00886BB4"/>
    <w:rsid w:val="008870AB"/>
    <w:rsid w:val="00887413"/>
    <w:rsid w:val="00887668"/>
    <w:rsid w:val="00887DA7"/>
    <w:rsid w:val="00890307"/>
    <w:rsid w:val="0089073D"/>
    <w:rsid w:val="0089075C"/>
    <w:rsid w:val="0089085B"/>
    <w:rsid w:val="0089095D"/>
    <w:rsid w:val="00890B2C"/>
    <w:rsid w:val="00890F22"/>
    <w:rsid w:val="008910DF"/>
    <w:rsid w:val="0089116C"/>
    <w:rsid w:val="00891479"/>
    <w:rsid w:val="0089182B"/>
    <w:rsid w:val="00891981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0F"/>
    <w:rsid w:val="008A3CF9"/>
    <w:rsid w:val="008A4C70"/>
    <w:rsid w:val="008A4D0C"/>
    <w:rsid w:val="008A53C7"/>
    <w:rsid w:val="008A554A"/>
    <w:rsid w:val="008A56BB"/>
    <w:rsid w:val="008A5A5E"/>
    <w:rsid w:val="008A6DB6"/>
    <w:rsid w:val="008A7101"/>
    <w:rsid w:val="008A711D"/>
    <w:rsid w:val="008A71FE"/>
    <w:rsid w:val="008A77A0"/>
    <w:rsid w:val="008A783F"/>
    <w:rsid w:val="008B00C7"/>
    <w:rsid w:val="008B103E"/>
    <w:rsid w:val="008B134E"/>
    <w:rsid w:val="008B191B"/>
    <w:rsid w:val="008B1939"/>
    <w:rsid w:val="008B1D4F"/>
    <w:rsid w:val="008B206A"/>
    <w:rsid w:val="008B2251"/>
    <w:rsid w:val="008B2C8A"/>
    <w:rsid w:val="008B34AB"/>
    <w:rsid w:val="008B351B"/>
    <w:rsid w:val="008B3692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91C"/>
    <w:rsid w:val="008C5446"/>
    <w:rsid w:val="008C54C6"/>
    <w:rsid w:val="008C5544"/>
    <w:rsid w:val="008C5A2C"/>
    <w:rsid w:val="008C5CFD"/>
    <w:rsid w:val="008C664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729"/>
    <w:rsid w:val="008D2DE4"/>
    <w:rsid w:val="008D2E81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DAA"/>
    <w:rsid w:val="008F0EAA"/>
    <w:rsid w:val="008F1073"/>
    <w:rsid w:val="008F1121"/>
    <w:rsid w:val="008F11E2"/>
    <w:rsid w:val="008F12A7"/>
    <w:rsid w:val="008F1DA9"/>
    <w:rsid w:val="008F266F"/>
    <w:rsid w:val="008F2ADF"/>
    <w:rsid w:val="008F2D3A"/>
    <w:rsid w:val="008F2D3E"/>
    <w:rsid w:val="008F2F2D"/>
    <w:rsid w:val="008F30DE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A78"/>
    <w:rsid w:val="00901B9E"/>
    <w:rsid w:val="00902194"/>
    <w:rsid w:val="0090230C"/>
    <w:rsid w:val="009024F6"/>
    <w:rsid w:val="00902A26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0D5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4F38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BA1"/>
    <w:rsid w:val="009410D8"/>
    <w:rsid w:val="009410DB"/>
    <w:rsid w:val="0094237E"/>
    <w:rsid w:val="0094248D"/>
    <w:rsid w:val="009428C6"/>
    <w:rsid w:val="009429DA"/>
    <w:rsid w:val="00942ADB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3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49"/>
    <w:rsid w:val="009544F7"/>
    <w:rsid w:val="009549A9"/>
    <w:rsid w:val="00955411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4E"/>
    <w:rsid w:val="009637F0"/>
    <w:rsid w:val="0096419A"/>
    <w:rsid w:val="00964760"/>
    <w:rsid w:val="009652F7"/>
    <w:rsid w:val="0096566F"/>
    <w:rsid w:val="009656C2"/>
    <w:rsid w:val="00965B19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AB7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9D0"/>
    <w:rsid w:val="009A3EDC"/>
    <w:rsid w:val="009A40F9"/>
    <w:rsid w:val="009A413C"/>
    <w:rsid w:val="009A427C"/>
    <w:rsid w:val="009A4BF1"/>
    <w:rsid w:val="009A51AF"/>
    <w:rsid w:val="009A5DD9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C"/>
    <w:rsid w:val="009B3C4F"/>
    <w:rsid w:val="009B3FB4"/>
    <w:rsid w:val="009B48B2"/>
    <w:rsid w:val="009B49BB"/>
    <w:rsid w:val="009B4A0E"/>
    <w:rsid w:val="009B4FB1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51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322"/>
    <w:rsid w:val="009D2A22"/>
    <w:rsid w:val="009D2E57"/>
    <w:rsid w:val="009D3A70"/>
    <w:rsid w:val="009D3DDB"/>
    <w:rsid w:val="009D42DB"/>
    <w:rsid w:val="009D4634"/>
    <w:rsid w:val="009D48E7"/>
    <w:rsid w:val="009D4BB0"/>
    <w:rsid w:val="009D4DE5"/>
    <w:rsid w:val="009D4E1C"/>
    <w:rsid w:val="009D505C"/>
    <w:rsid w:val="009D5485"/>
    <w:rsid w:val="009D5B96"/>
    <w:rsid w:val="009D5BEE"/>
    <w:rsid w:val="009D5EC2"/>
    <w:rsid w:val="009D6903"/>
    <w:rsid w:val="009D69CE"/>
    <w:rsid w:val="009D6D4A"/>
    <w:rsid w:val="009D77B9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D9D"/>
    <w:rsid w:val="009E2EB5"/>
    <w:rsid w:val="009E3728"/>
    <w:rsid w:val="009E3F99"/>
    <w:rsid w:val="009E40BB"/>
    <w:rsid w:val="009E428F"/>
    <w:rsid w:val="009E4578"/>
    <w:rsid w:val="009E4743"/>
    <w:rsid w:val="009E4806"/>
    <w:rsid w:val="009E4833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BC4"/>
    <w:rsid w:val="009F0C08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1E3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44F"/>
    <w:rsid w:val="00A02F7F"/>
    <w:rsid w:val="00A0313B"/>
    <w:rsid w:val="00A03768"/>
    <w:rsid w:val="00A039EF"/>
    <w:rsid w:val="00A043F8"/>
    <w:rsid w:val="00A044C9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FF"/>
    <w:rsid w:val="00A238C8"/>
    <w:rsid w:val="00A23967"/>
    <w:rsid w:val="00A239D0"/>
    <w:rsid w:val="00A23C32"/>
    <w:rsid w:val="00A23D11"/>
    <w:rsid w:val="00A242DD"/>
    <w:rsid w:val="00A25806"/>
    <w:rsid w:val="00A25A55"/>
    <w:rsid w:val="00A25DC3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5F3B"/>
    <w:rsid w:val="00A561F5"/>
    <w:rsid w:val="00A56FB9"/>
    <w:rsid w:val="00A57EA9"/>
    <w:rsid w:val="00A603A2"/>
    <w:rsid w:val="00A607A1"/>
    <w:rsid w:val="00A6088D"/>
    <w:rsid w:val="00A60FB2"/>
    <w:rsid w:val="00A61AE5"/>
    <w:rsid w:val="00A61B2C"/>
    <w:rsid w:val="00A61F1C"/>
    <w:rsid w:val="00A622AF"/>
    <w:rsid w:val="00A62342"/>
    <w:rsid w:val="00A62631"/>
    <w:rsid w:val="00A62F17"/>
    <w:rsid w:val="00A6303C"/>
    <w:rsid w:val="00A63099"/>
    <w:rsid w:val="00A63119"/>
    <w:rsid w:val="00A63468"/>
    <w:rsid w:val="00A639DD"/>
    <w:rsid w:val="00A63EC1"/>
    <w:rsid w:val="00A64151"/>
    <w:rsid w:val="00A6461B"/>
    <w:rsid w:val="00A653C4"/>
    <w:rsid w:val="00A65681"/>
    <w:rsid w:val="00A65850"/>
    <w:rsid w:val="00A65B30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275"/>
    <w:rsid w:val="00A8030F"/>
    <w:rsid w:val="00A80870"/>
    <w:rsid w:val="00A80A27"/>
    <w:rsid w:val="00A80A5D"/>
    <w:rsid w:val="00A80D2F"/>
    <w:rsid w:val="00A81205"/>
    <w:rsid w:val="00A812AC"/>
    <w:rsid w:val="00A813F0"/>
    <w:rsid w:val="00A816AA"/>
    <w:rsid w:val="00A81AA5"/>
    <w:rsid w:val="00A81BFD"/>
    <w:rsid w:val="00A81D88"/>
    <w:rsid w:val="00A82088"/>
    <w:rsid w:val="00A8269A"/>
    <w:rsid w:val="00A82B13"/>
    <w:rsid w:val="00A82DAF"/>
    <w:rsid w:val="00A83EF6"/>
    <w:rsid w:val="00A8401C"/>
    <w:rsid w:val="00A843C2"/>
    <w:rsid w:val="00A847B2"/>
    <w:rsid w:val="00A84C1B"/>
    <w:rsid w:val="00A84C90"/>
    <w:rsid w:val="00A84CF8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2DD"/>
    <w:rsid w:val="00A91A85"/>
    <w:rsid w:val="00A91DF9"/>
    <w:rsid w:val="00A91F0B"/>
    <w:rsid w:val="00A923A5"/>
    <w:rsid w:val="00A92474"/>
    <w:rsid w:val="00A92590"/>
    <w:rsid w:val="00A92766"/>
    <w:rsid w:val="00A934E6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D86"/>
    <w:rsid w:val="00AD3015"/>
    <w:rsid w:val="00AD329A"/>
    <w:rsid w:val="00AD3486"/>
    <w:rsid w:val="00AD3593"/>
    <w:rsid w:val="00AD3D37"/>
    <w:rsid w:val="00AD4398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1F1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3EF4"/>
    <w:rsid w:val="00AE428B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B00467"/>
    <w:rsid w:val="00B0188F"/>
    <w:rsid w:val="00B01ECA"/>
    <w:rsid w:val="00B023A8"/>
    <w:rsid w:val="00B02611"/>
    <w:rsid w:val="00B02835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33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60B"/>
    <w:rsid w:val="00B36832"/>
    <w:rsid w:val="00B378EF"/>
    <w:rsid w:val="00B37AFD"/>
    <w:rsid w:val="00B407A1"/>
    <w:rsid w:val="00B40F1E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EE2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6071F"/>
    <w:rsid w:val="00B60BC9"/>
    <w:rsid w:val="00B60D9A"/>
    <w:rsid w:val="00B61B80"/>
    <w:rsid w:val="00B61C36"/>
    <w:rsid w:val="00B61D50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701C8"/>
    <w:rsid w:val="00B70AC2"/>
    <w:rsid w:val="00B70AF3"/>
    <w:rsid w:val="00B70D76"/>
    <w:rsid w:val="00B70EA3"/>
    <w:rsid w:val="00B70EEB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5125"/>
    <w:rsid w:val="00B7551F"/>
    <w:rsid w:val="00B756DA"/>
    <w:rsid w:val="00B7577C"/>
    <w:rsid w:val="00B7638D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903AF"/>
    <w:rsid w:val="00B90598"/>
    <w:rsid w:val="00B90AA2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97CDE"/>
    <w:rsid w:val="00BA0474"/>
    <w:rsid w:val="00BA056C"/>
    <w:rsid w:val="00BA0AA7"/>
    <w:rsid w:val="00BA0AF6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9DB"/>
    <w:rsid w:val="00BA7B95"/>
    <w:rsid w:val="00BB0071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7A3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BA"/>
    <w:rsid w:val="00BE1023"/>
    <w:rsid w:val="00BE1201"/>
    <w:rsid w:val="00BE17CD"/>
    <w:rsid w:val="00BE1904"/>
    <w:rsid w:val="00BE260A"/>
    <w:rsid w:val="00BE2CA5"/>
    <w:rsid w:val="00BE318E"/>
    <w:rsid w:val="00BE359F"/>
    <w:rsid w:val="00BE3856"/>
    <w:rsid w:val="00BE3E49"/>
    <w:rsid w:val="00BE3FE9"/>
    <w:rsid w:val="00BE4070"/>
    <w:rsid w:val="00BE4135"/>
    <w:rsid w:val="00BE44BD"/>
    <w:rsid w:val="00BE4775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AD1"/>
    <w:rsid w:val="00BF1D3B"/>
    <w:rsid w:val="00BF21E8"/>
    <w:rsid w:val="00BF234B"/>
    <w:rsid w:val="00BF2A76"/>
    <w:rsid w:val="00BF35D0"/>
    <w:rsid w:val="00BF3B7B"/>
    <w:rsid w:val="00BF3EFD"/>
    <w:rsid w:val="00BF40C0"/>
    <w:rsid w:val="00BF40DF"/>
    <w:rsid w:val="00BF442E"/>
    <w:rsid w:val="00BF4868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A55"/>
    <w:rsid w:val="00C25DEE"/>
    <w:rsid w:val="00C26020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9FD"/>
    <w:rsid w:val="00C338DF"/>
    <w:rsid w:val="00C33AB6"/>
    <w:rsid w:val="00C33D24"/>
    <w:rsid w:val="00C34787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D6"/>
    <w:rsid w:val="00C4226C"/>
    <w:rsid w:val="00C422C6"/>
    <w:rsid w:val="00C424DD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21E"/>
    <w:rsid w:val="00C53714"/>
    <w:rsid w:val="00C53B4B"/>
    <w:rsid w:val="00C5427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CF1"/>
    <w:rsid w:val="00C60A8E"/>
    <w:rsid w:val="00C61A56"/>
    <w:rsid w:val="00C61E41"/>
    <w:rsid w:val="00C62459"/>
    <w:rsid w:val="00C6258F"/>
    <w:rsid w:val="00C62609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8DA"/>
    <w:rsid w:val="00C65AF0"/>
    <w:rsid w:val="00C65B5B"/>
    <w:rsid w:val="00C65CC8"/>
    <w:rsid w:val="00C65E24"/>
    <w:rsid w:val="00C65EEA"/>
    <w:rsid w:val="00C66541"/>
    <w:rsid w:val="00C666C3"/>
    <w:rsid w:val="00C66A74"/>
    <w:rsid w:val="00C66DB0"/>
    <w:rsid w:val="00C67090"/>
    <w:rsid w:val="00C67240"/>
    <w:rsid w:val="00C67A6F"/>
    <w:rsid w:val="00C67D0F"/>
    <w:rsid w:val="00C701A0"/>
    <w:rsid w:val="00C7043E"/>
    <w:rsid w:val="00C70699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80164"/>
    <w:rsid w:val="00C809A6"/>
    <w:rsid w:val="00C809F2"/>
    <w:rsid w:val="00C80E7F"/>
    <w:rsid w:val="00C81023"/>
    <w:rsid w:val="00C815FB"/>
    <w:rsid w:val="00C8190D"/>
    <w:rsid w:val="00C81F38"/>
    <w:rsid w:val="00C81F6F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F19"/>
    <w:rsid w:val="00C905B6"/>
    <w:rsid w:val="00C92273"/>
    <w:rsid w:val="00C92702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E74"/>
    <w:rsid w:val="00CA0D4F"/>
    <w:rsid w:val="00CA0E75"/>
    <w:rsid w:val="00CA13DF"/>
    <w:rsid w:val="00CA208F"/>
    <w:rsid w:val="00CA20F9"/>
    <w:rsid w:val="00CA2B1E"/>
    <w:rsid w:val="00CA2E00"/>
    <w:rsid w:val="00CA398E"/>
    <w:rsid w:val="00CA3D92"/>
    <w:rsid w:val="00CA3E3B"/>
    <w:rsid w:val="00CA3E43"/>
    <w:rsid w:val="00CA3E6C"/>
    <w:rsid w:val="00CA42E3"/>
    <w:rsid w:val="00CA47CE"/>
    <w:rsid w:val="00CA5E15"/>
    <w:rsid w:val="00CA638D"/>
    <w:rsid w:val="00CA68FD"/>
    <w:rsid w:val="00CA6951"/>
    <w:rsid w:val="00CA6956"/>
    <w:rsid w:val="00CA697E"/>
    <w:rsid w:val="00CA7313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F01"/>
    <w:rsid w:val="00CB7882"/>
    <w:rsid w:val="00CB7A9D"/>
    <w:rsid w:val="00CB7C51"/>
    <w:rsid w:val="00CC0077"/>
    <w:rsid w:val="00CC044B"/>
    <w:rsid w:val="00CC05B4"/>
    <w:rsid w:val="00CC0891"/>
    <w:rsid w:val="00CC0AC6"/>
    <w:rsid w:val="00CC0AE9"/>
    <w:rsid w:val="00CC0CF5"/>
    <w:rsid w:val="00CC1026"/>
    <w:rsid w:val="00CC1419"/>
    <w:rsid w:val="00CC14FA"/>
    <w:rsid w:val="00CC1A65"/>
    <w:rsid w:val="00CC1E8C"/>
    <w:rsid w:val="00CC218B"/>
    <w:rsid w:val="00CC234C"/>
    <w:rsid w:val="00CC2B27"/>
    <w:rsid w:val="00CC3660"/>
    <w:rsid w:val="00CC3CE9"/>
    <w:rsid w:val="00CC4724"/>
    <w:rsid w:val="00CC488E"/>
    <w:rsid w:val="00CC4E6C"/>
    <w:rsid w:val="00CC5026"/>
    <w:rsid w:val="00CC5B3C"/>
    <w:rsid w:val="00CC5CAA"/>
    <w:rsid w:val="00CC5F1A"/>
    <w:rsid w:val="00CC6323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EEC"/>
    <w:rsid w:val="00CD2F9C"/>
    <w:rsid w:val="00CD2FE6"/>
    <w:rsid w:val="00CD3036"/>
    <w:rsid w:val="00CD33ED"/>
    <w:rsid w:val="00CD3C30"/>
    <w:rsid w:val="00CD3E41"/>
    <w:rsid w:val="00CD3E82"/>
    <w:rsid w:val="00CD3F68"/>
    <w:rsid w:val="00CD4212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2AD"/>
    <w:rsid w:val="00CE36D7"/>
    <w:rsid w:val="00CE3C9A"/>
    <w:rsid w:val="00CE3FD7"/>
    <w:rsid w:val="00CE4022"/>
    <w:rsid w:val="00CE407F"/>
    <w:rsid w:val="00CE41DD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950"/>
    <w:rsid w:val="00CE6A72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97D"/>
    <w:rsid w:val="00CF6BAE"/>
    <w:rsid w:val="00CF7243"/>
    <w:rsid w:val="00D00786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FB1"/>
    <w:rsid w:val="00D046A4"/>
    <w:rsid w:val="00D04718"/>
    <w:rsid w:val="00D048C4"/>
    <w:rsid w:val="00D04CA4"/>
    <w:rsid w:val="00D04EDD"/>
    <w:rsid w:val="00D051CC"/>
    <w:rsid w:val="00D05415"/>
    <w:rsid w:val="00D05466"/>
    <w:rsid w:val="00D05813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3DE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BF"/>
    <w:rsid w:val="00D22D73"/>
    <w:rsid w:val="00D22D7D"/>
    <w:rsid w:val="00D22DB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4C3E"/>
    <w:rsid w:val="00D250BF"/>
    <w:rsid w:val="00D25360"/>
    <w:rsid w:val="00D254C9"/>
    <w:rsid w:val="00D25719"/>
    <w:rsid w:val="00D2580C"/>
    <w:rsid w:val="00D258F1"/>
    <w:rsid w:val="00D25D8A"/>
    <w:rsid w:val="00D25EA3"/>
    <w:rsid w:val="00D25F7B"/>
    <w:rsid w:val="00D25FF7"/>
    <w:rsid w:val="00D272EB"/>
    <w:rsid w:val="00D27676"/>
    <w:rsid w:val="00D2787F"/>
    <w:rsid w:val="00D27B27"/>
    <w:rsid w:val="00D30467"/>
    <w:rsid w:val="00D30EF6"/>
    <w:rsid w:val="00D30F2F"/>
    <w:rsid w:val="00D310A9"/>
    <w:rsid w:val="00D31830"/>
    <w:rsid w:val="00D31883"/>
    <w:rsid w:val="00D31A72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6390"/>
    <w:rsid w:val="00D370FC"/>
    <w:rsid w:val="00D37410"/>
    <w:rsid w:val="00D37C48"/>
    <w:rsid w:val="00D37EEF"/>
    <w:rsid w:val="00D402DD"/>
    <w:rsid w:val="00D405BE"/>
    <w:rsid w:val="00D40801"/>
    <w:rsid w:val="00D40885"/>
    <w:rsid w:val="00D415CE"/>
    <w:rsid w:val="00D41C8C"/>
    <w:rsid w:val="00D41F11"/>
    <w:rsid w:val="00D43021"/>
    <w:rsid w:val="00D437BD"/>
    <w:rsid w:val="00D43B13"/>
    <w:rsid w:val="00D44425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FDB"/>
    <w:rsid w:val="00D50958"/>
    <w:rsid w:val="00D509FA"/>
    <w:rsid w:val="00D519C4"/>
    <w:rsid w:val="00D51B11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863"/>
    <w:rsid w:val="00D64D4F"/>
    <w:rsid w:val="00D64DE0"/>
    <w:rsid w:val="00D650DE"/>
    <w:rsid w:val="00D652A8"/>
    <w:rsid w:val="00D657C1"/>
    <w:rsid w:val="00D65B55"/>
    <w:rsid w:val="00D65D40"/>
    <w:rsid w:val="00D65D5B"/>
    <w:rsid w:val="00D65DC2"/>
    <w:rsid w:val="00D6603D"/>
    <w:rsid w:val="00D66776"/>
    <w:rsid w:val="00D66EAE"/>
    <w:rsid w:val="00D66FBE"/>
    <w:rsid w:val="00D67161"/>
    <w:rsid w:val="00D67722"/>
    <w:rsid w:val="00D677B0"/>
    <w:rsid w:val="00D677EB"/>
    <w:rsid w:val="00D67FE9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5F4C"/>
    <w:rsid w:val="00D761DE"/>
    <w:rsid w:val="00D76284"/>
    <w:rsid w:val="00D76340"/>
    <w:rsid w:val="00D765FA"/>
    <w:rsid w:val="00D76689"/>
    <w:rsid w:val="00D76FEA"/>
    <w:rsid w:val="00D771EA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428"/>
    <w:rsid w:val="00D8385C"/>
    <w:rsid w:val="00D83CF6"/>
    <w:rsid w:val="00D84756"/>
    <w:rsid w:val="00D84838"/>
    <w:rsid w:val="00D84E34"/>
    <w:rsid w:val="00D850AD"/>
    <w:rsid w:val="00D853E5"/>
    <w:rsid w:val="00D85779"/>
    <w:rsid w:val="00D85B38"/>
    <w:rsid w:val="00D867CF"/>
    <w:rsid w:val="00D867D5"/>
    <w:rsid w:val="00D86916"/>
    <w:rsid w:val="00D901CF"/>
    <w:rsid w:val="00D90689"/>
    <w:rsid w:val="00D91050"/>
    <w:rsid w:val="00D910B1"/>
    <w:rsid w:val="00D921AF"/>
    <w:rsid w:val="00D92269"/>
    <w:rsid w:val="00D92331"/>
    <w:rsid w:val="00D923B3"/>
    <w:rsid w:val="00D92460"/>
    <w:rsid w:val="00D928C5"/>
    <w:rsid w:val="00D92961"/>
    <w:rsid w:val="00D92CC6"/>
    <w:rsid w:val="00D92F59"/>
    <w:rsid w:val="00D92FD6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E3E"/>
    <w:rsid w:val="00DA3EB8"/>
    <w:rsid w:val="00DA4058"/>
    <w:rsid w:val="00DA4115"/>
    <w:rsid w:val="00DA4349"/>
    <w:rsid w:val="00DA4383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14E"/>
    <w:rsid w:val="00DC46E9"/>
    <w:rsid w:val="00DC4A3A"/>
    <w:rsid w:val="00DC4FD6"/>
    <w:rsid w:val="00DC565A"/>
    <w:rsid w:val="00DC6D8B"/>
    <w:rsid w:val="00DC73D4"/>
    <w:rsid w:val="00DD0725"/>
    <w:rsid w:val="00DD0874"/>
    <w:rsid w:val="00DD0EF0"/>
    <w:rsid w:val="00DD129A"/>
    <w:rsid w:val="00DD166A"/>
    <w:rsid w:val="00DD1B58"/>
    <w:rsid w:val="00DD22C5"/>
    <w:rsid w:val="00DD2357"/>
    <w:rsid w:val="00DD26D8"/>
    <w:rsid w:val="00DD2C45"/>
    <w:rsid w:val="00DD2F7F"/>
    <w:rsid w:val="00DD3939"/>
    <w:rsid w:val="00DD3AD0"/>
    <w:rsid w:val="00DD4552"/>
    <w:rsid w:val="00DD5570"/>
    <w:rsid w:val="00DD591A"/>
    <w:rsid w:val="00DD7260"/>
    <w:rsid w:val="00DD791C"/>
    <w:rsid w:val="00DE0175"/>
    <w:rsid w:val="00DE033D"/>
    <w:rsid w:val="00DE0A89"/>
    <w:rsid w:val="00DE1948"/>
    <w:rsid w:val="00DE207E"/>
    <w:rsid w:val="00DE24DF"/>
    <w:rsid w:val="00DE24E5"/>
    <w:rsid w:val="00DE2514"/>
    <w:rsid w:val="00DE26DC"/>
    <w:rsid w:val="00DE2811"/>
    <w:rsid w:val="00DE33D1"/>
    <w:rsid w:val="00DE3B51"/>
    <w:rsid w:val="00DE3F97"/>
    <w:rsid w:val="00DE40E6"/>
    <w:rsid w:val="00DE48EF"/>
    <w:rsid w:val="00DE4EBB"/>
    <w:rsid w:val="00DE517B"/>
    <w:rsid w:val="00DE560E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114F"/>
    <w:rsid w:val="00DF14E8"/>
    <w:rsid w:val="00DF17C6"/>
    <w:rsid w:val="00DF17E3"/>
    <w:rsid w:val="00DF2190"/>
    <w:rsid w:val="00DF296E"/>
    <w:rsid w:val="00DF2C46"/>
    <w:rsid w:val="00DF3B06"/>
    <w:rsid w:val="00DF3B24"/>
    <w:rsid w:val="00DF3BDB"/>
    <w:rsid w:val="00DF4706"/>
    <w:rsid w:val="00DF4717"/>
    <w:rsid w:val="00DF6437"/>
    <w:rsid w:val="00DF6838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605"/>
    <w:rsid w:val="00E078AD"/>
    <w:rsid w:val="00E07FEC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51B"/>
    <w:rsid w:val="00E36D8C"/>
    <w:rsid w:val="00E36F9A"/>
    <w:rsid w:val="00E37381"/>
    <w:rsid w:val="00E37E62"/>
    <w:rsid w:val="00E408B1"/>
    <w:rsid w:val="00E40CD0"/>
    <w:rsid w:val="00E41054"/>
    <w:rsid w:val="00E41104"/>
    <w:rsid w:val="00E417D8"/>
    <w:rsid w:val="00E41852"/>
    <w:rsid w:val="00E41C59"/>
    <w:rsid w:val="00E42088"/>
    <w:rsid w:val="00E42115"/>
    <w:rsid w:val="00E425F7"/>
    <w:rsid w:val="00E42E5C"/>
    <w:rsid w:val="00E42EE0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5CFF"/>
    <w:rsid w:val="00E4645D"/>
    <w:rsid w:val="00E469AE"/>
    <w:rsid w:val="00E46B07"/>
    <w:rsid w:val="00E4714E"/>
    <w:rsid w:val="00E4791D"/>
    <w:rsid w:val="00E479A9"/>
    <w:rsid w:val="00E479DE"/>
    <w:rsid w:val="00E47AD1"/>
    <w:rsid w:val="00E50E49"/>
    <w:rsid w:val="00E50EB7"/>
    <w:rsid w:val="00E51005"/>
    <w:rsid w:val="00E511C9"/>
    <w:rsid w:val="00E51857"/>
    <w:rsid w:val="00E51BEB"/>
    <w:rsid w:val="00E51CB8"/>
    <w:rsid w:val="00E52424"/>
    <w:rsid w:val="00E5244A"/>
    <w:rsid w:val="00E5263A"/>
    <w:rsid w:val="00E52841"/>
    <w:rsid w:val="00E52E25"/>
    <w:rsid w:val="00E533A7"/>
    <w:rsid w:val="00E53C99"/>
    <w:rsid w:val="00E5407A"/>
    <w:rsid w:val="00E54589"/>
    <w:rsid w:val="00E54967"/>
    <w:rsid w:val="00E54D59"/>
    <w:rsid w:val="00E55436"/>
    <w:rsid w:val="00E5557B"/>
    <w:rsid w:val="00E5584E"/>
    <w:rsid w:val="00E55D3B"/>
    <w:rsid w:val="00E55F14"/>
    <w:rsid w:val="00E56198"/>
    <w:rsid w:val="00E566F2"/>
    <w:rsid w:val="00E56AAF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8C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564A"/>
    <w:rsid w:val="00E7566D"/>
    <w:rsid w:val="00E76072"/>
    <w:rsid w:val="00E7655C"/>
    <w:rsid w:val="00E77016"/>
    <w:rsid w:val="00E779A9"/>
    <w:rsid w:val="00E77CE7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4C1"/>
    <w:rsid w:val="00E824D0"/>
    <w:rsid w:val="00E82709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A0078"/>
    <w:rsid w:val="00EA02DD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917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6A1"/>
    <w:rsid w:val="00F07825"/>
    <w:rsid w:val="00F07BE7"/>
    <w:rsid w:val="00F07EBD"/>
    <w:rsid w:val="00F1009D"/>
    <w:rsid w:val="00F1010E"/>
    <w:rsid w:val="00F10675"/>
    <w:rsid w:val="00F1162A"/>
    <w:rsid w:val="00F1165B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EA1"/>
    <w:rsid w:val="00F25030"/>
    <w:rsid w:val="00F252CD"/>
    <w:rsid w:val="00F2549B"/>
    <w:rsid w:val="00F25921"/>
    <w:rsid w:val="00F25C35"/>
    <w:rsid w:val="00F25D98"/>
    <w:rsid w:val="00F25F2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D7D"/>
    <w:rsid w:val="00F30F04"/>
    <w:rsid w:val="00F313ED"/>
    <w:rsid w:val="00F314FF"/>
    <w:rsid w:val="00F32337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389"/>
    <w:rsid w:val="00F4646F"/>
    <w:rsid w:val="00F464DC"/>
    <w:rsid w:val="00F46B3B"/>
    <w:rsid w:val="00F470C0"/>
    <w:rsid w:val="00F470C5"/>
    <w:rsid w:val="00F475D0"/>
    <w:rsid w:val="00F5012F"/>
    <w:rsid w:val="00F504D0"/>
    <w:rsid w:val="00F505C1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0FAF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3082"/>
    <w:rsid w:val="00F74618"/>
    <w:rsid w:val="00F74950"/>
    <w:rsid w:val="00F74CD0"/>
    <w:rsid w:val="00F74D62"/>
    <w:rsid w:val="00F75091"/>
    <w:rsid w:val="00F75893"/>
    <w:rsid w:val="00F75B06"/>
    <w:rsid w:val="00F75B38"/>
    <w:rsid w:val="00F75C66"/>
    <w:rsid w:val="00F76008"/>
    <w:rsid w:val="00F76C44"/>
    <w:rsid w:val="00F77595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5D3B"/>
    <w:rsid w:val="00F865E8"/>
    <w:rsid w:val="00F86FBF"/>
    <w:rsid w:val="00F87A82"/>
    <w:rsid w:val="00F87C38"/>
    <w:rsid w:val="00F90CF7"/>
    <w:rsid w:val="00F90F0E"/>
    <w:rsid w:val="00F910D9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DF7"/>
    <w:rsid w:val="00F96099"/>
    <w:rsid w:val="00F9660B"/>
    <w:rsid w:val="00F96ED7"/>
    <w:rsid w:val="00F97A0E"/>
    <w:rsid w:val="00FA0685"/>
    <w:rsid w:val="00FA07C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932"/>
    <w:rsid w:val="00FB2979"/>
    <w:rsid w:val="00FB2CD2"/>
    <w:rsid w:val="00FB2E28"/>
    <w:rsid w:val="00FB2EB5"/>
    <w:rsid w:val="00FB351C"/>
    <w:rsid w:val="00FB38A9"/>
    <w:rsid w:val="00FB439F"/>
    <w:rsid w:val="00FB4896"/>
    <w:rsid w:val="00FB490A"/>
    <w:rsid w:val="00FB4CA4"/>
    <w:rsid w:val="00FB54F6"/>
    <w:rsid w:val="00FB5698"/>
    <w:rsid w:val="00FB5AB7"/>
    <w:rsid w:val="00FB5CAC"/>
    <w:rsid w:val="00FB5D2B"/>
    <w:rsid w:val="00FB6179"/>
    <w:rsid w:val="00FB6262"/>
    <w:rsid w:val="00FB6386"/>
    <w:rsid w:val="00FB675D"/>
    <w:rsid w:val="00FB6AEB"/>
    <w:rsid w:val="00FB6E25"/>
    <w:rsid w:val="00FB7157"/>
    <w:rsid w:val="00FB72CC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8E8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C5"/>
    <w:rsid w:val="00FE6BE3"/>
    <w:rsid w:val="00FE6C45"/>
    <w:rsid w:val="00FE6D69"/>
    <w:rsid w:val="00FE72F6"/>
    <w:rsid w:val="00FE794E"/>
    <w:rsid w:val="00FE7A0D"/>
    <w:rsid w:val="00FE7D5A"/>
    <w:rsid w:val="00FF012B"/>
    <w:rsid w:val="00FF0890"/>
    <w:rsid w:val="00FF0B94"/>
    <w:rsid w:val="00FF103E"/>
    <w:rsid w:val="00FF1574"/>
    <w:rsid w:val="00FF1639"/>
    <w:rsid w:val="00FF179A"/>
    <w:rsid w:val="00FF19F1"/>
    <w:rsid w:val="00FF1CD5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ddd,#eaeaea"/>
    </o:shapedefaults>
    <o:shapelayout v:ext="edit">
      <o:idmap v:ext="edit" data="1"/>
    </o:shapelayout>
  </w:shapeDefaults>
  <w:decimalSymbol w:val="."/>
  <w:listSeparator w:val=","/>
  <w14:docId w14:val="37EB38CE"/>
  <w15:docId w15:val="{5608028C-ECF6-45C7-94AC-DE96B60CE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  <w:style w:type="character" w:customStyle="1" w:styleId="CRCoverPageChar">
    <w:name w:val="CR Cover Page Char"/>
    <w:link w:val="CRCoverPage"/>
    <w:rsid w:val="00D928C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0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209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8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webapp/MeetingCalendar/MeetingDetails.asp?m_id=32845" TargetMode="External"/><Relationship Id="rId13" Type="http://schemas.openxmlformats.org/officeDocument/2006/relationships/hyperlink" Target="https://portal.etsi.org/webapp/MeetingCalendar/MeetingDetails.asp?m_id=3284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etsi.org/webapp/MeetingCalendar/MeetingDetails.asp?m_id=19639" TargetMode="External"/><Relationship Id="rId17" Type="http://schemas.openxmlformats.org/officeDocument/2006/relationships/hyperlink" Target="https://portal.etsi.org/webapp/MeetingCalendar/MeetingDetails.asp?m_id=19645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ortal.etsi.org/webapp/MeetingCalendar/MeetingDetails.asp?m_id=3285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etsi.org/webapp/MeetingCalendar/MeetingDetails.asp?m_id=3284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ortal.etsi.org/webapp/MeetingCalendar/MeetingDetails.asp?m_id=32850" TargetMode="External"/><Relationship Id="rId10" Type="http://schemas.openxmlformats.org/officeDocument/2006/relationships/hyperlink" Target="https://portal.etsi.org/webapp/MeetingCalendar/MeetingDetails.asp?m_id=32846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portal.etsi.org/webapp/MeetingCalendar/MeetingDetails.asp?m_id=19636" TargetMode="External"/><Relationship Id="rId14" Type="http://schemas.openxmlformats.org/officeDocument/2006/relationships/hyperlink" Target="https://portal.etsi.org/webapp/MeetingCalendar/MeetingDetails.asp?m_id=19642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CB7A1-58C6-4B9E-A9EA-8BF5C3C32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974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6518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mwx193114</dc:creator>
  <cp:lastModifiedBy>Michal Szydelko</cp:lastModifiedBy>
  <cp:revision>2</cp:revision>
  <cp:lastPrinted>2015-01-14T11:53:00Z</cp:lastPrinted>
  <dcterms:created xsi:type="dcterms:W3CDTF">2019-03-01T12:05:00Z</dcterms:created>
  <dcterms:modified xsi:type="dcterms:W3CDTF">2019-03-01T12:05:00Z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1516050054</vt:lpwstr>
  </property>
</Properties>
</file>